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722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4"/>
        <w:gridCol w:w="5413"/>
        <w:gridCol w:w="1631"/>
      </w:tblGrid>
      <w:tr w:rsidR="00447C13" w:rsidTr="00D23E23">
        <w:trPr>
          <w:trHeight w:val="1224"/>
        </w:trPr>
        <w:tc>
          <w:tcPr>
            <w:tcW w:w="134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447C13" w:rsidRPr="006B5F8B" w:rsidRDefault="00447C13" w:rsidP="006B5F8B">
            <w:pPr>
              <w:spacing w:before="120"/>
              <w:jc w:val="center"/>
              <w:rPr>
                <w:b/>
                <w:bCs/>
                <w:lang w:val="en-GB"/>
              </w:rPr>
            </w:pPr>
            <w:r w:rsidRPr="006B5F8B"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2811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447C13" w:rsidRPr="006B5F8B" w:rsidRDefault="00447C13" w:rsidP="006B5F8B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:rsidR="00447C13" w:rsidRPr="00821CD4" w:rsidRDefault="00447C13" w:rsidP="006B5F8B">
            <w:pPr>
              <w:jc w:val="center"/>
              <w:rPr>
                <w:b/>
                <w:sz w:val="40"/>
                <w:szCs w:val="40"/>
              </w:rPr>
            </w:pPr>
            <w:r w:rsidRPr="00821CD4">
              <w:rPr>
                <w:b/>
                <w:sz w:val="40"/>
                <w:szCs w:val="40"/>
              </w:rPr>
              <w:t>PIANO DIDATTICO ANNUALE</w:t>
            </w:r>
          </w:p>
          <w:p w:rsidR="00447C13" w:rsidRDefault="00447C13" w:rsidP="006B5F8B">
            <w:pPr>
              <w:pStyle w:val="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u w:val="single"/>
              </w:rPr>
            </w:pPr>
          </w:p>
        </w:tc>
        <w:tc>
          <w:tcPr>
            <w:tcW w:w="847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447C13" w:rsidRDefault="00447C13" w:rsidP="006B5F8B">
            <w:pPr>
              <w:jc w:val="center"/>
              <w:rPr>
                <w:sz w:val="20"/>
              </w:rPr>
            </w:pPr>
            <w:r>
              <w:rPr>
                <w:sz w:val="20"/>
              </w:rPr>
              <w:t>ModDid 02</w:t>
            </w:r>
          </w:p>
          <w:p w:rsidR="00447C13" w:rsidRDefault="00447C13" w:rsidP="006B5F8B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:rsidR="00447C13" w:rsidRDefault="00447C13" w:rsidP="005B4897"/>
    <w:p w:rsidR="00447C13" w:rsidRDefault="00447C13" w:rsidP="006B5F8B">
      <w:pPr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Pr="00154265" w:rsidRDefault="00447C13" w:rsidP="005B4897">
      <w:pPr>
        <w:jc w:val="center"/>
        <w:rPr>
          <w:b/>
          <w:sz w:val="32"/>
          <w:szCs w:val="32"/>
        </w:rPr>
      </w:pPr>
      <w:r w:rsidRPr="00154265">
        <w:rPr>
          <w:b/>
          <w:sz w:val="32"/>
          <w:szCs w:val="32"/>
        </w:rPr>
        <w:t xml:space="preserve">CLASSI </w:t>
      </w:r>
      <w:r w:rsidR="00E73C45">
        <w:rPr>
          <w:rFonts w:ascii="Cambria" w:hAnsi="Cambria"/>
          <w:sz w:val="36"/>
          <w:lang w:val="en-US"/>
        </w:rPr>
        <w:t>2</w:t>
      </w:r>
      <w:r w:rsidR="00E73C45">
        <w:rPr>
          <w:rFonts w:ascii="Cambria" w:hAnsi="Cambria"/>
          <w:sz w:val="32"/>
          <w:lang w:val="en-US"/>
        </w:rPr>
        <w:t xml:space="preserve">As, 2Bs, 2Cs, </w:t>
      </w:r>
      <w:bookmarkStart w:id="0" w:name="_GoBack"/>
      <w:bookmarkEnd w:id="0"/>
      <w:r w:rsidR="00E73C45">
        <w:rPr>
          <w:rFonts w:ascii="Cambria" w:hAnsi="Cambria"/>
          <w:sz w:val="32"/>
          <w:lang w:val="en-US"/>
        </w:rPr>
        <w:t>2</w:t>
      </w:r>
      <w:r w:rsidR="00E73C45" w:rsidRPr="003416FE">
        <w:rPr>
          <w:rFonts w:ascii="Cambria" w:hAnsi="Cambria"/>
          <w:sz w:val="32"/>
          <w:lang w:val="en-US"/>
        </w:rPr>
        <w:t>H</w:t>
      </w:r>
      <w:r w:rsidR="00E73C45">
        <w:rPr>
          <w:rFonts w:ascii="Cambria" w:hAnsi="Cambria"/>
          <w:sz w:val="32"/>
          <w:lang w:val="en-US"/>
        </w:rPr>
        <w:t>s, 2</w:t>
      </w:r>
      <w:r w:rsidR="00E73C45">
        <w:rPr>
          <w:rFonts w:ascii="Cambria" w:hAnsi="Cambria"/>
          <w:sz w:val="32"/>
          <w:lang w:val="en-US"/>
        </w:rPr>
        <w:t>Is</w:t>
      </w:r>
      <w:r w:rsidR="00415F68">
        <w:rPr>
          <w:rFonts w:ascii="Cambria" w:hAnsi="Cambria"/>
          <w:sz w:val="24"/>
        </w:rPr>
        <w:t xml:space="preserve"> </w:t>
      </w:r>
    </w:p>
    <w:p w:rsidR="00447C13" w:rsidRPr="00154265" w:rsidRDefault="00447C13" w:rsidP="005B4897">
      <w:pPr>
        <w:jc w:val="center"/>
        <w:rPr>
          <w:b/>
          <w:sz w:val="32"/>
          <w:szCs w:val="32"/>
        </w:rPr>
      </w:pPr>
    </w:p>
    <w:p w:rsidR="0069461F" w:rsidRPr="00001BBD" w:rsidRDefault="00447C13" w:rsidP="0069461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</w:r>
      <w:r w:rsidR="00E73C45">
        <w:rPr>
          <w:rFonts w:ascii="Cambria" w:hAnsi="Cambria"/>
          <w:sz w:val="32"/>
        </w:rPr>
        <w:t>Servizi Sociali e Sanitari</w:t>
      </w:r>
    </w:p>
    <w:p w:rsidR="00447C13" w:rsidRPr="00001BBD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Pr="00001BBD" w:rsidRDefault="00447C13" w:rsidP="005B489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ANNO SCOLASTICO</w:t>
      </w:r>
      <w:r>
        <w:rPr>
          <w:b/>
          <w:sz w:val="32"/>
          <w:szCs w:val="32"/>
        </w:rPr>
        <w:t>: 20</w:t>
      </w:r>
      <w:r w:rsidR="00B618AF">
        <w:rPr>
          <w:b/>
          <w:sz w:val="32"/>
          <w:szCs w:val="32"/>
        </w:rPr>
        <w:t>2</w:t>
      </w:r>
      <w:r w:rsidR="00415F68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/20</w:t>
      </w:r>
      <w:r w:rsidR="00894415">
        <w:rPr>
          <w:b/>
          <w:sz w:val="32"/>
          <w:szCs w:val="32"/>
        </w:rPr>
        <w:t>2</w:t>
      </w:r>
      <w:r w:rsidR="00415F68">
        <w:rPr>
          <w:b/>
          <w:sz w:val="32"/>
          <w:szCs w:val="32"/>
        </w:rPr>
        <w:t>6</w:t>
      </w: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Pr="00001BBD" w:rsidRDefault="00447C13" w:rsidP="005B489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ASSE CULTURALE</w:t>
      </w:r>
      <w:r>
        <w:rPr>
          <w:b/>
          <w:sz w:val="32"/>
          <w:szCs w:val="32"/>
        </w:rPr>
        <w:t xml:space="preserve"> : </w:t>
      </w:r>
      <w:r w:rsidR="00894415" w:rsidRPr="00910D1D">
        <w:rPr>
          <w:rFonts w:ascii="Cambria" w:hAnsi="Cambria"/>
          <w:sz w:val="32"/>
        </w:rPr>
        <w:t>Scientifico Tecnologico</w:t>
      </w: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</w:rPr>
      </w:pPr>
      <w:r w:rsidRPr="00001BBD">
        <w:rPr>
          <w:b/>
          <w:sz w:val="32"/>
          <w:szCs w:val="32"/>
        </w:rPr>
        <w:t>DISCIPLINA</w:t>
      </w:r>
      <w:r>
        <w:rPr>
          <w:b/>
          <w:sz w:val="32"/>
          <w:szCs w:val="32"/>
        </w:rPr>
        <w:t>:</w:t>
      </w:r>
      <w:r w:rsidR="00894415">
        <w:rPr>
          <w:b/>
          <w:sz w:val="32"/>
          <w:szCs w:val="32"/>
        </w:rPr>
        <w:t xml:space="preserve"> </w:t>
      </w:r>
      <w:r w:rsidR="00894415">
        <w:rPr>
          <w:rFonts w:ascii="Cambria" w:hAnsi="Cambria"/>
          <w:sz w:val="32"/>
        </w:rPr>
        <w:t>Tecnologie dell’Informazione e della Comunicazione</w:t>
      </w:r>
    </w:p>
    <w:p w:rsidR="00447C13" w:rsidRDefault="00447C13" w:rsidP="005B4897">
      <w:pPr>
        <w:rPr>
          <w:b/>
          <w:sz w:val="32"/>
          <w:szCs w:val="32"/>
        </w:rPr>
      </w:pPr>
    </w:p>
    <w:p w:rsidR="00447C13" w:rsidRDefault="00447C13" w:rsidP="005B4897">
      <w:pPr>
        <w:rPr>
          <w:b/>
          <w:sz w:val="32"/>
          <w:szCs w:val="32"/>
        </w:rPr>
      </w:pPr>
    </w:p>
    <w:p w:rsidR="00447C13" w:rsidRDefault="00447C13" w:rsidP="005B4897">
      <w:pPr>
        <w:rPr>
          <w:b/>
          <w:sz w:val="32"/>
          <w:szCs w:val="32"/>
        </w:rPr>
      </w:pPr>
    </w:p>
    <w:p w:rsidR="00447C13" w:rsidRDefault="00447C13" w:rsidP="005B489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 cura dei docenti del dipartimento di </w:t>
      </w:r>
      <w:r w:rsidR="00C24A86">
        <w:rPr>
          <w:rFonts w:ascii="Cambria" w:hAnsi="Cambria"/>
          <w:sz w:val="32"/>
        </w:rPr>
        <w:t>TIC</w:t>
      </w:r>
    </w:p>
    <w:p w:rsidR="00447C13" w:rsidRDefault="00447C13" w:rsidP="005B4897">
      <w:pPr>
        <w:rPr>
          <w:b/>
          <w:sz w:val="32"/>
          <w:szCs w:val="32"/>
        </w:rPr>
      </w:pPr>
    </w:p>
    <w:p w:rsidR="00447C13" w:rsidRDefault="00447C13" w:rsidP="005B4897">
      <w:pPr>
        <w:rPr>
          <w:b/>
          <w:sz w:val="32"/>
          <w:szCs w:val="32"/>
        </w:rPr>
      </w:pPr>
    </w:p>
    <w:p w:rsidR="00447C13" w:rsidRDefault="00447C13" w:rsidP="005B4897">
      <w:pPr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860A44" w:rsidRDefault="00860A4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3C323B" w:rsidRPr="009E4658" w:rsidRDefault="003C323B" w:rsidP="003C323B">
      <w:r w:rsidRPr="009E4658">
        <w:rPr>
          <w:b/>
        </w:rPr>
        <w:lastRenderedPageBreak/>
        <w:t>UdA</w:t>
      </w:r>
      <w:r w:rsidR="00533BCE">
        <w:rPr>
          <w:b/>
        </w:rPr>
        <w:t>1</w:t>
      </w:r>
      <w:r w:rsidRPr="009E4658">
        <w:rPr>
          <w:b/>
        </w:rPr>
        <w:t>:</w:t>
      </w:r>
      <w:r>
        <w:rPr>
          <w:b/>
        </w:rPr>
        <w:t xml:space="preserve"> </w:t>
      </w:r>
      <w:r w:rsidRPr="00B95FAE">
        <w:rPr>
          <w:b/>
        </w:rPr>
        <w:t>Uso del computer e gestione dei file</w:t>
      </w:r>
    </w:p>
    <w:p w:rsidR="003C323B" w:rsidRPr="009E4658" w:rsidRDefault="003C323B" w:rsidP="003C323B">
      <w:pPr>
        <w:jc w:val="center"/>
      </w:pPr>
    </w:p>
    <w:tbl>
      <w:tblPr>
        <w:tblW w:w="10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4"/>
        <w:gridCol w:w="7260"/>
      </w:tblGrid>
      <w:tr w:rsidR="003C323B" w:rsidRPr="00B765BF" w:rsidTr="001E5DF3">
        <w:tc>
          <w:tcPr>
            <w:tcW w:w="2754" w:type="dxa"/>
          </w:tcPr>
          <w:p w:rsidR="003C323B" w:rsidRPr="00B765BF" w:rsidRDefault="003C323B" w:rsidP="001E5DF3">
            <w:pPr>
              <w:rPr>
                <w:b/>
              </w:rPr>
            </w:pPr>
          </w:p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>CompetenzaPECUP</w:t>
            </w:r>
            <w:r>
              <w:rPr>
                <w:b/>
              </w:rPr>
              <w:t xml:space="preserve"> </w:t>
            </w:r>
            <w:r w:rsidRPr="00B765BF">
              <w:rPr>
                <w:b/>
                <w:sz w:val="20"/>
              </w:rPr>
              <w:t xml:space="preserve">(1) </w:t>
            </w:r>
          </w:p>
          <w:p w:rsidR="003C323B" w:rsidRPr="00B765BF" w:rsidRDefault="003C323B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3C323B" w:rsidRPr="00B765BF" w:rsidRDefault="003C323B" w:rsidP="001E5DF3">
            <w:pPr>
              <w:rPr>
                <w:b/>
              </w:rPr>
            </w:pPr>
          </w:p>
        </w:tc>
      </w:tr>
      <w:tr w:rsidR="003C323B" w:rsidRPr="00B765BF" w:rsidTr="001E5DF3">
        <w:tc>
          <w:tcPr>
            <w:tcW w:w="2754" w:type="dxa"/>
          </w:tcPr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>Competenza/e chiave di cittadinanza</w:t>
            </w:r>
          </w:p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Individuare collegamenti e relazioni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Agire</w:t>
            </w:r>
            <w:r>
              <w:rPr>
                <w:b/>
              </w:rPr>
              <w:t xml:space="preserve"> </w:t>
            </w:r>
            <w:r w:rsidRPr="00B95FAE">
              <w:rPr>
                <w:b/>
              </w:rPr>
              <w:t xml:space="preserve">in modo autonomo e responsabile </w:t>
            </w:r>
          </w:p>
        </w:tc>
      </w:tr>
      <w:tr w:rsidR="003C323B" w:rsidRPr="00B765BF" w:rsidTr="001E5DF3">
        <w:tc>
          <w:tcPr>
            <w:tcW w:w="2754" w:type="dxa"/>
          </w:tcPr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>Disciplinare/i</w:t>
            </w:r>
          </w:p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>intermedie</w:t>
            </w:r>
          </w:p>
        </w:tc>
        <w:tc>
          <w:tcPr>
            <w:tcW w:w="7260" w:type="dxa"/>
          </w:tcPr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Utilizzo in autonomia degli strumenti informatici per la realizzazione di manufatti finalizzati allo studio e alla correlazione con le altre discipline.</w:t>
            </w:r>
          </w:p>
        </w:tc>
      </w:tr>
      <w:tr w:rsidR="003C323B" w:rsidRPr="00B765BF" w:rsidTr="001E5DF3">
        <w:tc>
          <w:tcPr>
            <w:tcW w:w="2754" w:type="dxa"/>
          </w:tcPr>
          <w:p w:rsidR="003C323B" w:rsidRPr="00B765BF" w:rsidRDefault="003C323B" w:rsidP="001E5DF3">
            <w:pPr>
              <w:rPr>
                <w:b/>
              </w:rPr>
            </w:pPr>
          </w:p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  <w:r>
              <w:rPr>
                <w:b/>
              </w:rPr>
              <w:t xml:space="preserve"> / Capacità</w:t>
            </w:r>
          </w:p>
          <w:p w:rsidR="003C323B" w:rsidRPr="00B765BF" w:rsidRDefault="003C323B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 xml:space="preserve">Distinguere </w:t>
            </w:r>
            <w:r>
              <w:rPr>
                <w:b/>
              </w:rPr>
              <w:t>le differenti tipologie di file.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Distinguere, anche visivamente,  tra file e directory</w:t>
            </w:r>
            <w:r>
              <w:rPr>
                <w:b/>
              </w:rPr>
              <w:t>.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Gestione di file e directory</w:t>
            </w:r>
            <w:r>
              <w:rPr>
                <w:b/>
              </w:rPr>
              <w:t>.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Organizzare le directory in sotto directory</w:t>
            </w:r>
            <w:r>
              <w:rPr>
                <w:b/>
              </w:rPr>
              <w:t>.</w:t>
            </w:r>
          </w:p>
          <w:p w:rsidR="003C323B" w:rsidRPr="00B95FAE" w:rsidRDefault="003C323B" w:rsidP="001E5DF3">
            <w:pPr>
              <w:rPr>
                <w:b/>
              </w:rPr>
            </w:pPr>
            <w:r>
              <w:rPr>
                <w:b/>
              </w:rPr>
              <w:t>Ricerca di file.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Comprimere e decomprimere file</w:t>
            </w:r>
            <w:r>
              <w:rPr>
                <w:b/>
              </w:rPr>
              <w:t>.</w:t>
            </w:r>
          </w:p>
        </w:tc>
      </w:tr>
      <w:tr w:rsidR="003C323B" w:rsidRPr="00B765BF" w:rsidTr="001E5DF3">
        <w:trPr>
          <w:trHeight w:val="1067"/>
        </w:trPr>
        <w:tc>
          <w:tcPr>
            <w:tcW w:w="2754" w:type="dxa"/>
          </w:tcPr>
          <w:p w:rsidR="003C323B" w:rsidRPr="00B765BF" w:rsidRDefault="003C323B" w:rsidP="001E5DF3">
            <w:pPr>
              <w:rPr>
                <w:b/>
              </w:rPr>
            </w:pPr>
          </w:p>
          <w:p w:rsidR="003C323B" w:rsidRPr="00B765BF" w:rsidRDefault="003C323B" w:rsidP="001E5DF3">
            <w:pPr>
              <w:rPr>
                <w:b/>
              </w:rPr>
            </w:pPr>
          </w:p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Nozioni di</w:t>
            </w:r>
            <w:r w:rsidR="00415F68">
              <w:rPr>
                <w:b/>
              </w:rPr>
              <w:t xml:space="preserve"> un</w:t>
            </w:r>
            <w:r w:rsidRPr="00B95FAE">
              <w:rPr>
                <w:b/>
              </w:rPr>
              <w:t xml:space="preserve"> sistema operativo</w:t>
            </w:r>
            <w:r>
              <w:rPr>
                <w:b/>
              </w:rPr>
              <w:t>.</w:t>
            </w:r>
          </w:p>
          <w:p w:rsidR="003C323B" w:rsidRPr="00B95FAE" w:rsidRDefault="003C323B" w:rsidP="001E5DF3">
            <w:pPr>
              <w:rPr>
                <w:b/>
              </w:rPr>
            </w:pPr>
            <w:r>
              <w:rPr>
                <w:b/>
              </w:rPr>
              <w:t>Struttura del sistema operativo.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Carat</w:t>
            </w:r>
            <w:r>
              <w:rPr>
                <w:b/>
              </w:rPr>
              <w:t>teristiche e proprietà dei file.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Caratteristiche e proprietà delle directory</w:t>
            </w:r>
            <w:r>
              <w:rPr>
                <w:b/>
              </w:rPr>
              <w:t>.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Concetto di compressione di un file</w:t>
            </w:r>
            <w:r>
              <w:rPr>
                <w:b/>
              </w:rPr>
              <w:t>.</w:t>
            </w:r>
          </w:p>
        </w:tc>
      </w:tr>
      <w:tr w:rsidR="003C323B" w:rsidRPr="00B765BF" w:rsidTr="001E5DF3">
        <w:trPr>
          <w:trHeight w:val="977"/>
        </w:trPr>
        <w:tc>
          <w:tcPr>
            <w:tcW w:w="2754" w:type="dxa"/>
          </w:tcPr>
          <w:p w:rsidR="003C323B" w:rsidRPr="00B765BF" w:rsidRDefault="003C323B" w:rsidP="001E5DF3">
            <w:pPr>
              <w:rPr>
                <w:b/>
              </w:rPr>
            </w:pPr>
          </w:p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3C323B" w:rsidRPr="00B765BF" w:rsidRDefault="003C323B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Impostazioni di base del computer</w:t>
            </w:r>
            <w:r>
              <w:rPr>
                <w:b/>
              </w:rPr>
              <w:t>.</w:t>
            </w:r>
            <w:r w:rsidRPr="00B95FAE">
              <w:rPr>
                <w:b/>
              </w:rPr>
              <w:t xml:space="preserve"> 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Elementi del desktop</w:t>
            </w:r>
            <w:r>
              <w:rPr>
                <w:b/>
              </w:rPr>
              <w:t>.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I file e le cartelle</w:t>
            </w:r>
            <w:r>
              <w:rPr>
                <w:b/>
              </w:rPr>
              <w:t>.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La gestione dei file e delle stampe</w:t>
            </w:r>
            <w:r>
              <w:rPr>
                <w:b/>
              </w:rPr>
              <w:t>.</w:t>
            </w:r>
          </w:p>
          <w:p w:rsidR="003C323B" w:rsidRPr="00B95FAE" w:rsidRDefault="003C323B" w:rsidP="001E5DF3">
            <w:pPr>
              <w:rPr>
                <w:b/>
              </w:rPr>
            </w:pPr>
            <w:r>
              <w:rPr>
                <w:b/>
              </w:rPr>
              <w:t>La compressione dei file.</w:t>
            </w:r>
          </w:p>
        </w:tc>
      </w:tr>
      <w:tr w:rsidR="003C323B" w:rsidRPr="00B765BF" w:rsidTr="001E5DF3">
        <w:trPr>
          <w:trHeight w:val="664"/>
        </w:trPr>
        <w:tc>
          <w:tcPr>
            <w:tcW w:w="2754" w:type="dxa"/>
          </w:tcPr>
          <w:p w:rsidR="003C323B" w:rsidRPr="00B765BF" w:rsidRDefault="003C323B" w:rsidP="001E5DF3">
            <w:pPr>
              <w:rPr>
                <w:b/>
              </w:rPr>
            </w:pPr>
          </w:p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Conoscere il funzionamento e le strutture principali del computer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Gestione delle cartelle e dei file</w:t>
            </w:r>
          </w:p>
        </w:tc>
      </w:tr>
      <w:tr w:rsidR="003C323B" w:rsidRPr="00B765BF" w:rsidTr="001E5DF3">
        <w:tc>
          <w:tcPr>
            <w:tcW w:w="2754" w:type="dxa"/>
          </w:tcPr>
          <w:p w:rsidR="003C323B" w:rsidRPr="00B765BF" w:rsidRDefault="003C323B" w:rsidP="001E5DF3">
            <w:pPr>
              <w:rPr>
                <w:b/>
              </w:rPr>
            </w:pPr>
          </w:p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:rsidR="003C323B" w:rsidRPr="00B765BF" w:rsidRDefault="003C323B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3C323B" w:rsidRPr="00B95FAE" w:rsidRDefault="00415F68" w:rsidP="00415F68">
            <w:pPr>
              <w:rPr>
                <w:b/>
              </w:rPr>
            </w:pPr>
            <w:r>
              <w:rPr>
                <w:b/>
              </w:rPr>
              <w:t xml:space="preserve">Settembre 2025 </w:t>
            </w:r>
            <w:r w:rsidR="003E359F">
              <w:rPr>
                <w:b/>
              </w:rPr>
              <w:t xml:space="preserve">- </w:t>
            </w:r>
            <w:r>
              <w:rPr>
                <w:b/>
              </w:rPr>
              <w:t>Otto</w:t>
            </w:r>
            <w:r w:rsidR="00533BCE">
              <w:rPr>
                <w:b/>
              </w:rPr>
              <w:t>bre</w:t>
            </w:r>
            <w:r w:rsidR="007244EC">
              <w:rPr>
                <w:b/>
              </w:rPr>
              <w:t xml:space="preserve"> 202</w:t>
            </w:r>
            <w:r>
              <w:rPr>
                <w:b/>
              </w:rPr>
              <w:t>5</w:t>
            </w:r>
            <w:r w:rsidR="003C323B" w:rsidRPr="00B95FAE">
              <w:rPr>
                <w:b/>
              </w:rPr>
              <w:t xml:space="preserve"> </w:t>
            </w:r>
          </w:p>
        </w:tc>
      </w:tr>
      <w:tr w:rsidR="003C323B" w:rsidRPr="00B765BF" w:rsidTr="001E5DF3">
        <w:tc>
          <w:tcPr>
            <w:tcW w:w="2754" w:type="dxa"/>
          </w:tcPr>
          <w:p w:rsidR="003C323B" w:rsidRPr="00B765BF" w:rsidRDefault="003C323B" w:rsidP="001E5DF3">
            <w:pPr>
              <w:rPr>
                <w:b/>
              </w:rPr>
            </w:pPr>
          </w:p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:rsidR="003C323B" w:rsidRPr="00B765BF" w:rsidRDefault="003C323B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Lezione Frontale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Lezione partecipata (Brainstorming)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Attività di laboratorio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Problem Solving</w:t>
            </w:r>
          </w:p>
        </w:tc>
      </w:tr>
      <w:tr w:rsidR="003C323B" w:rsidRPr="00B765BF" w:rsidTr="001E5DF3">
        <w:tc>
          <w:tcPr>
            <w:tcW w:w="2754" w:type="dxa"/>
          </w:tcPr>
          <w:p w:rsidR="003C323B" w:rsidRPr="00B765BF" w:rsidRDefault="003C323B" w:rsidP="001E5DF3">
            <w:pPr>
              <w:rPr>
                <w:b/>
              </w:rPr>
            </w:pPr>
          </w:p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>Materiali,Strumenti e sussidi</w:t>
            </w:r>
          </w:p>
          <w:p w:rsidR="003C323B" w:rsidRPr="00B765BF" w:rsidRDefault="003C323B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Libro di testo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 xml:space="preserve">Dispense 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 xml:space="preserve">Appunti 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Sussidi audiovisivi ed informatici</w:t>
            </w:r>
          </w:p>
        </w:tc>
      </w:tr>
      <w:tr w:rsidR="003C323B" w:rsidRPr="00B765BF" w:rsidTr="001E5DF3">
        <w:tc>
          <w:tcPr>
            <w:tcW w:w="2754" w:type="dxa"/>
          </w:tcPr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:rsidR="003C323B" w:rsidRPr="00B765BF" w:rsidRDefault="003C323B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3C323B" w:rsidRPr="00B95FAE" w:rsidRDefault="003C323B" w:rsidP="00846C7A">
            <w:pPr>
              <w:rPr>
                <w:b/>
              </w:rPr>
            </w:pPr>
            <w:r w:rsidRPr="00B95FAE">
              <w:rPr>
                <w:b/>
              </w:rPr>
              <w:t xml:space="preserve">1 prova strutturata </w:t>
            </w:r>
            <w:r w:rsidR="00846C7A">
              <w:rPr>
                <w:b/>
              </w:rPr>
              <w:t>o</w:t>
            </w:r>
            <w:r w:rsidRPr="00B95FAE">
              <w:rPr>
                <w:b/>
              </w:rPr>
              <w:t xml:space="preserve"> semistrutturata</w:t>
            </w:r>
          </w:p>
        </w:tc>
      </w:tr>
      <w:tr w:rsidR="003C323B" w:rsidRPr="00B765BF" w:rsidTr="001E5DF3">
        <w:tc>
          <w:tcPr>
            <w:tcW w:w="2754" w:type="dxa"/>
          </w:tcPr>
          <w:p w:rsidR="003C323B" w:rsidRPr="00B765BF" w:rsidRDefault="003C323B" w:rsidP="001E5DF3">
            <w:pPr>
              <w:rPr>
                <w:b/>
              </w:rPr>
            </w:pPr>
            <w:r w:rsidRPr="00B765BF">
              <w:rPr>
                <w:b/>
              </w:rPr>
              <w:t xml:space="preserve">Recupero : modalità e tempi </w:t>
            </w:r>
            <w:r w:rsidRPr="00B765BF">
              <w:rPr>
                <w:b/>
                <w:sz w:val="20"/>
              </w:rPr>
              <w:t>(9)</w:t>
            </w:r>
          </w:p>
          <w:p w:rsidR="003C323B" w:rsidRPr="00B765BF" w:rsidRDefault="003C323B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In itinere e individuale</w:t>
            </w:r>
          </w:p>
        </w:tc>
      </w:tr>
      <w:tr w:rsidR="003C323B" w:rsidRPr="00B765BF" w:rsidTr="001E5DF3">
        <w:tc>
          <w:tcPr>
            <w:tcW w:w="2754" w:type="dxa"/>
            <w:vAlign w:val="center"/>
          </w:tcPr>
          <w:p w:rsidR="003C323B" w:rsidRPr="00B765BF" w:rsidRDefault="003C323B" w:rsidP="001E5DF3">
            <w:pPr>
              <w:rPr>
                <w:b/>
              </w:rPr>
            </w:pPr>
            <w:r>
              <w:rPr>
                <w:b/>
              </w:rPr>
              <w:t>Obiettivi Minimi</w:t>
            </w:r>
            <w:r w:rsidRPr="00B765BF">
              <w:rPr>
                <w:b/>
              </w:rPr>
              <w:t xml:space="preserve"> </w:t>
            </w:r>
          </w:p>
        </w:tc>
        <w:tc>
          <w:tcPr>
            <w:tcW w:w="7260" w:type="dxa"/>
          </w:tcPr>
          <w:p w:rsidR="003C323B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Struttura del sistema operativo</w:t>
            </w:r>
            <w:r>
              <w:rPr>
                <w:b/>
              </w:rPr>
              <w:t>.</w:t>
            </w:r>
          </w:p>
          <w:p w:rsidR="003C323B" w:rsidRPr="00B95FAE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Carat</w:t>
            </w:r>
            <w:r>
              <w:rPr>
                <w:b/>
              </w:rPr>
              <w:t>teristiche e proprietà dei file.</w:t>
            </w:r>
          </w:p>
          <w:p w:rsidR="003C323B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Caratteristiche e proprietà delle directory</w:t>
            </w:r>
            <w:r>
              <w:rPr>
                <w:b/>
              </w:rPr>
              <w:t>.</w:t>
            </w:r>
          </w:p>
          <w:p w:rsidR="003C323B" w:rsidRPr="00B765BF" w:rsidRDefault="003C323B" w:rsidP="001E5DF3">
            <w:pPr>
              <w:rPr>
                <w:b/>
              </w:rPr>
            </w:pPr>
            <w:r w:rsidRPr="00B95FAE">
              <w:rPr>
                <w:b/>
              </w:rPr>
              <w:t>Distinguere, anche visivamente,  tra file e directory</w:t>
            </w:r>
            <w:r>
              <w:rPr>
                <w:b/>
              </w:rPr>
              <w:t>.</w:t>
            </w:r>
          </w:p>
        </w:tc>
      </w:tr>
    </w:tbl>
    <w:p w:rsidR="003C323B" w:rsidRDefault="003C323B" w:rsidP="009E68EA">
      <w:pPr>
        <w:rPr>
          <w:b/>
        </w:rPr>
      </w:pPr>
    </w:p>
    <w:p w:rsidR="003C323B" w:rsidRDefault="003C323B">
      <w:pPr>
        <w:rPr>
          <w:b/>
        </w:rPr>
      </w:pPr>
      <w:r>
        <w:rPr>
          <w:b/>
        </w:rPr>
        <w:br w:type="page"/>
      </w:r>
    </w:p>
    <w:p w:rsidR="009E68EA" w:rsidRPr="00E405AD" w:rsidRDefault="00D03DF5" w:rsidP="009E68EA">
      <w:pPr>
        <w:rPr>
          <w:b/>
        </w:rPr>
      </w:pPr>
      <w:r>
        <w:rPr>
          <w:b/>
        </w:rPr>
        <w:lastRenderedPageBreak/>
        <w:t>UdA 2</w:t>
      </w:r>
      <w:r w:rsidR="009E68EA" w:rsidRPr="009E4658">
        <w:rPr>
          <w:b/>
        </w:rPr>
        <w:t>:</w:t>
      </w:r>
      <w:r w:rsidR="009E68EA">
        <w:rPr>
          <w:b/>
        </w:rPr>
        <w:t xml:space="preserve"> </w:t>
      </w:r>
      <w:r w:rsidR="009E68EA" w:rsidRPr="00E405AD">
        <w:rPr>
          <w:b/>
        </w:rPr>
        <w:t>Rappresentazione degli Algoritmi</w:t>
      </w:r>
    </w:p>
    <w:p w:rsidR="009E68EA" w:rsidRPr="009E4658" w:rsidRDefault="009E68EA" w:rsidP="009E68EA">
      <w:pPr>
        <w:jc w:val="center"/>
      </w:pPr>
    </w:p>
    <w:tbl>
      <w:tblPr>
        <w:tblW w:w="10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504"/>
      </w:tblGrid>
      <w:tr w:rsidR="009E68EA" w:rsidRPr="00B765BF" w:rsidTr="00181217">
        <w:tc>
          <w:tcPr>
            <w:tcW w:w="3510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CompetenzaPECUP    </w:t>
            </w:r>
            <w:r w:rsidRPr="00B765BF">
              <w:rPr>
                <w:b/>
                <w:sz w:val="20"/>
              </w:rPr>
              <w:t xml:space="preserve">(1) 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04" w:type="dxa"/>
          </w:tcPr>
          <w:p w:rsidR="009E68EA" w:rsidRPr="00B765BF" w:rsidRDefault="009E68EA" w:rsidP="00181217">
            <w:pPr>
              <w:rPr>
                <w:b/>
              </w:rPr>
            </w:pPr>
          </w:p>
        </w:tc>
      </w:tr>
      <w:tr w:rsidR="009E68EA" w:rsidRPr="00B765BF" w:rsidTr="00181217">
        <w:tc>
          <w:tcPr>
            <w:tcW w:w="3510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Competenza/e chiave di cittadinanza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6504" w:type="dxa"/>
          </w:tcPr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Imparare ad imparare</w:t>
            </w:r>
          </w:p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 xml:space="preserve">Risolvere problemi 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Agire in modo autonomo e responsabile</w:t>
            </w:r>
          </w:p>
        </w:tc>
      </w:tr>
      <w:tr w:rsidR="009E68EA" w:rsidRPr="00B765BF" w:rsidTr="00181217">
        <w:tc>
          <w:tcPr>
            <w:tcW w:w="3510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Disciplinare/i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intermedie</w:t>
            </w:r>
          </w:p>
        </w:tc>
        <w:tc>
          <w:tcPr>
            <w:tcW w:w="6504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</w:p>
        </w:tc>
      </w:tr>
      <w:tr w:rsidR="009E68EA" w:rsidRPr="00B765BF" w:rsidTr="00181217">
        <w:tc>
          <w:tcPr>
            <w:tcW w:w="3510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C24A86" w:rsidRPr="00B765BF" w:rsidRDefault="00C24A86" w:rsidP="00C24A86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  <w:r>
              <w:rPr>
                <w:b/>
              </w:rPr>
              <w:t xml:space="preserve"> / Capacità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04" w:type="dxa"/>
          </w:tcPr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Realizzazione di diagrammi a blocchi</w:t>
            </w:r>
          </w:p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Coerenza logica</w:t>
            </w:r>
          </w:p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Scomporre un problema complesso</w:t>
            </w:r>
            <w:r>
              <w:rPr>
                <w:b/>
              </w:rPr>
              <w:t xml:space="preserve"> *</w:t>
            </w:r>
          </w:p>
          <w:p w:rsidR="000C75A3" w:rsidRPr="00E405AD" w:rsidRDefault="009E68EA" w:rsidP="003E359F">
            <w:pPr>
              <w:rPr>
                <w:b/>
              </w:rPr>
            </w:pPr>
            <w:r w:rsidRPr="00E405AD">
              <w:rPr>
                <w:b/>
              </w:rPr>
              <w:t>Approccio alla programmazione imperativa</w:t>
            </w:r>
            <w:r w:rsidR="000C75A3">
              <w:rPr>
                <w:b/>
              </w:rPr>
              <w:t>.</w:t>
            </w:r>
          </w:p>
        </w:tc>
      </w:tr>
      <w:tr w:rsidR="009E68EA" w:rsidRPr="00B765BF" w:rsidTr="00181217">
        <w:trPr>
          <w:trHeight w:val="1067"/>
        </w:trPr>
        <w:tc>
          <w:tcPr>
            <w:tcW w:w="3510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6504" w:type="dxa"/>
          </w:tcPr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FlowChart, individuazione dei blocchi di:</w:t>
            </w:r>
          </w:p>
          <w:p w:rsidR="009E68EA" w:rsidRPr="00E405AD" w:rsidRDefault="009E68EA" w:rsidP="00181217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E405AD">
              <w:rPr>
                <w:b/>
              </w:rPr>
              <w:t>inizio e fine di un algoritmo</w:t>
            </w:r>
            <w:r>
              <w:rPr>
                <w:b/>
              </w:rPr>
              <w:t xml:space="preserve"> *</w:t>
            </w:r>
          </w:p>
          <w:p w:rsidR="009E68EA" w:rsidRPr="00E405AD" w:rsidRDefault="009E68EA" w:rsidP="00181217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E405AD">
              <w:rPr>
                <w:b/>
              </w:rPr>
              <w:t xml:space="preserve">azione </w:t>
            </w:r>
          </w:p>
          <w:p w:rsidR="009E68EA" w:rsidRPr="00E405AD" w:rsidRDefault="009E68EA" w:rsidP="00181217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E405AD">
              <w:rPr>
                <w:b/>
              </w:rPr>
              <w:t>salto</w:t>
            </w:r>
          </w:p>
          <w:p w:rsidR="009E68EA" w:rsidRPr="00E405AD" w:rsidRDefault="009E68EA" w:rsidP="00181217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E405AD">
              <w:rPr>
                <w:b/>
              </w:rPr>
              <w:t>controllo o selezione</w:t>
            </w:r>
            <w:r w:rsidR="001A3381">
              <w:rPr>
                <w:b/>
              </w:rPr>
              <w:t xml:space="preserve"> </w:t>
            </w:r>
          </w:p>
          <w:p w:rsidR="00B8311A" w:rsidRPr="003E359F" w:rsidRDefault="009E68EA" w:rsidP="003E359F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502DE7">
              <w:rPr>
                <w:b/>
              </w:rPr>
              <w:t>input e output</w:t>
            </w:r>
            <w:r w:rsidR="00B8311A">
              <w:rPr>
                <w:b/>
              </w:rPr>
              <w:t xml:space="preserve"> </w:t>
            </w:r>
            <w:r w:rsidR="00B8311A" w:rsidRPr="003E359F">
              <w:rPr>
                <w:b/>
              </w:rPr>
              <w:t xml:space="preserve"> </w:t>
            </w:r>
          </w:p>
        </w:tc>
      </w:tr>
      <w:tr w:rsidR="009E68EA" w:rsidRPr="00B765BF" w:rsidTr="00181217">
        <w:trPr>
          <w:trHeight w:val="977"/>
        </w:trPr>
        <w:tc>
          <w:tcPr>
            <w:tcW w:w="3510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04" w:type="dxa"/>
          </w:tcPr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Comprensione e scomposizione di un problema,</w:t>
            </w:r>
          </w:p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FlowChart,</w:t>
            </w:r>
          </w:p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Formalizzazione del problema mediante i blocchi</w:t>
            </w:r>
          </w:p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Rappresentazione grafica di algoritmi risolutivi dei problemi,</w:t>
            </w:r>
          </w:p>
          <w:p w:rsidR="00B8311A" w:rsidRPr="00B765BF" w:rsidRDefault="009E68EA" w:rsidP="003E359F">
            <w:pPr>
              <w:rPr>
                <w:b/>
              </w:rPr>
            </w:pPr>
            <w:r w:rsidRPr="00E405AD">
              <w:rPr>
                <w:b/>
              </w:rPr>
              <w:t>Acquisizione della logica di programmazione</w:t>
            </w:r>
            <w:r w:rsidR="00B8311A">
              <w:rPr>
                <w:b/>
              </w:rPr>
              <w:t>.</w:t>
            </w:r>
          </w:p>
        </w:tc>
      </w:tr>
      <w:tr w:rsidR="009E68EA" w:rsidRPr="00B765BF" w:rsidTr="00181217">
        <w:trPr>
          <w:trHeight w:val="977"/>
        </w:trPr>
        <w:tc>
          <w:tcPr>
            <w:tcW w:w="3510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6504" w:type="dxa"/>
          </w:tcPr>
          <w:p w:rsidR="00B82266" w:rsidRPr="00B765BF" w:rsidRDefault="009E68EA" w:rsidP="003E359F">
            <w:pPr>
              <w:rPr>
                <w:b/>
              </w:rPr>
            </w:pPr>
            <w:r w:rsidRPr="00E405AD">
              <w:rPr>
                <w:b/>
              </w:rPr>
              <w:t>Realizzazione di un flow chart formalizzando un problema</w:t>
            </w:r>
            <w:r>
              <w:rPr>
                <w:b/>
              </w:rPr>
              <w:t xml:space="preserve"> con il supporto del software Algobuild</w:t>
            </w:r>
            <w:r w:rsidR="00B82266">
              <w:rPr>
                <w:b/>
              </w:rPr>
              <w:t>.</w:t>
            </w:r>
          </w:p>
        </w:tc>
      </w:tr>
      <w:tr w:rsidR="009E68EA" w:rsidRPr="00B765BF" w:rsidTr="00181217">
        <w:tc>
          <w:tcPr>
            <w:tcW w:w="3510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04" w:type="dxa"/>
          </w:tcPr>
          <w:p w:rsidR="009E68EA" w:rsidRPr="00E405AD" w:rsidRDefault="007244EC" w:rsidP="003E359F">
            <w:pPr>
              <w:rPr>
                <w:b/>
              </w:rPr>
            </w:pPr>
            <w:r>
              <w:rPr>
                <w:b/>
              </w:rPr>
              <w:t>Novembre</w:t>
            </w:r>
            <w:r w:rsidR="009E68EA" w:rsidRPr="00E405AD">
              <w:rPr>
                <w:b/>
              </w:rPr>
              <w:t xml:space="preserve"> 20</w:t>
            </w:r>
            <w:r>
              <w:rPr>
                <w:b/>
              </w:rPr>
              <w:t>2</w:t>
            </w:r>
            <w:r w:rsidR="003E359F">
              <w:rPr>
                <w:b/>
              </w:rPr>
              <w:t>5</w:t>
            </w:r>
            <w:r w:rsidR="009E68EA" w:rsidRPr="00E405AD">
              <w:rPr>
                <w:b/>
              </w:rPr>
              <w:t xml:space="preserve"> – </w:t>
            </w:r>
            <w:r w:rsidR="008C1912">
              <w:rPr>
                <w:b/>
              </w:rPr>
              <w:t>Gennaio</w:t>
            </w:r>
            <w:r w:rsidR="009E68EA" w:rsidRPr="00E405AD">
              <w:rPr>
                <w:b/>
              </w:rPr>
              <w:t xml:space="preserve"> 20</w:t>
            </w:r>
            <w:r w:rsidR="003E359F">
              <w:rPr>
                <w:b/>
              </w:rPr>
              <w:t>26</w:t>
            </w:r>
          </w:p>
        </w:tc>
      </w:tr>
      <w:tr w:rsidR="009E68EA" w:rsidRPr="00B765BF" w:rsidTr="00181217">
        <w:tc>
          <w:tcPr>
            <w:tcW w:w="3510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04" w:type="dxa"/>
          </w:tcPr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Lezione frontale</w:t>
            </w:r>
          </w:p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 xml:space="preserve">Lezione partecipata </w:t>
            </w:r>
          </w:p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Attività di laboratorio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Problem Solving</w:t>
            </w:r>
          </w:p>
        </w:tc>
      </w:tr>
      <w:tr w:rsidR="009E68EA" w:rsidRPr="00B765BF" w:rsidTr="00181217">
        <w:tc>
          <w:tcPr>
            <w:tcW w:w="3510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Materiali,Strumenti e sussidi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04" w:type="dxa"/>
          </w:tcPr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Libri di testo</w:t>
            </w:r>
          </w:p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Dispense</w:t>
            </w:r>
          </w:p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Appunti</w:t>
            </w:r>
          </w:p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Sussidi audiovisivi e informatici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Laboratori</w:t>
            </w:r>
          </w:p>
        </w:tc>
      </w:tr>
      <w:tr w:rsidR="009E68EA" w:rsidRPr="00B765BF" w:rsidTr="00181217">
        <w:tc>
          <w:tcPr>
            <w:tcW w:w="3510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04" w:type="dxa"/>
          </w:tcPr>
          <w:p w:rsidR="009E68EA" w:rsidRPr="00E405AD" w:rsidRDefault="009E68EA" w:rsidP="00181217">
            <w:pPr>
              <w:rPr>
                <w:b/>
              </w:rPr>
            </w:pPr>
            <w:r w:rsidRPr="00E405AD">
              <w:rPr>
                <w:b/>
              </w:rPr>
              <w:t>1 prova strutturata o semi strutturata</w:t>
            </w:r>
            <w:r w:rsidR="007244EC">
              <w:rPr>
                <w:b/>
              </w:rPr>
              <w:t xml:space="preserve">, </w:t>
            </w:r>
            <w:r w:rsidR="003E359F">
              <w:rPr>
                <w:b/>
              </w:rPr>
              <w:t xml:space="preserve">o </w:t>
            </w:r>
            <w:r w:rsidR="007244EC">
              <w:rPr>
                <w:b/>
              </w:rPr>
              <w:t>prova pratica</w:t>
            </w:r>
          </w:p>
        </w:tc>
      </w:tr>
      <w:tr w:rsidR="009E68EA" w:rsidRPr="00B765BF" w:rsidTr="00181217">
        <w:tc>
          <w:tcPr>
            <w:tcW w:w="3510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Recupero : modalità e tempi </w:t>
            </w:r>
            <w:r w:rsidRPr="00B765BF">
              <w:rPr>
                <w:b/>
                <w:sz w:val="20"/>
              </w:rPr>
              <w:t>(9)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04" w:type="dxa"/>
          </w:tcPr>
          <w:p w:rsidR="009E68EA" w:rsidRDefault="009E68EA" w:rsidP="00181217">
            <w:r w:rsidRPr="008D23D5">
              <w:rPr>
                <w:b/>
              </w:rPr>
              <w:t>In itinere e individuale</w:t>
            </w:r>
          </w:p>
        </w:tc>
      </w:tr>
      <w:tr w:rsidR="009E68EA" w:rsidRPr="00B765BF" w:rsidTr="00181217">
        <w:tc>
          <w:tcPr>
            <w:tcW w:w="3510" w:type="dxa"/>
            <w:vAlign w:val="center"/>
          </w:tcPr>
          <w:p w:rsidR="009E68EA" w:rsidRPr="00B765BF" w:rsidRDefault="00C24A86" w:rsidP="00181217">
            <w:pPr>
              <w:rPr>
                <w:b/>
              </w:rPr>
            </w:pPr>
            <w:r>
              <w:rPr>
                <w:b/>
              </w:rPr>
              <w:t>Obiettivi Minimi</w:t>
            </w:r>
          </w:p>
        </w:tc>
        <w:tc>
          <w:tcPr>
            <w:tcW w:w="6504" w:type="dxa"/>
          </w:tcPr>
          <w:p w:rsidR="00B662CC" w:rsidRPr="00B765BF" w:rsidRDefault="00CC6B40" w:rsidP="008D2496">
            <w:pPr>
              <w:rPr>
                <w:b/>
              </w:rPr>
            </w:pPr>
            <w:r>
              <w:rPr>
                <w:b/>
              </w:rPr>
              <w:t>Scomposizione di un problema complesso, formalizzazione del problema utilizzando gli opportuni blocchi</w:t>
            </w:r>
            <w:r w:rsidR="008D2496">
              <w:rPr>
                <w:b/>
              </w:rPr>
              <w:t>.-</w:t>
            </w:r>
          </w:p>
        </w:tc>
      </w:tr>
    </w:tbl>
    <w:p w:rsidR="00A8467C" w:rsidRDefault="00A8467C" w:rsidP="009E68EA">
      <w:pPr>
        <w:rPr>
          <w:b/>
        </w:rPr>
      </w:pPr>
    </w:p>
    <w:p w:rsidR="009E68EA" w:rsidRDefault="009E68EA" w:rsidP="009E68EA">
      <w:pPr>
        <w:rPr>
          <w:b/>
        </w:rPr>
      </w:pPr>
      <w:r>
        <w:rPr>
          <w:b/>
        </w:rPr>
        <w:br w:type="page"/>
      </w:r>
    </w:p>
    <w:p w:rsidR="009E68EA" w:rsidRPr="00F40539" w:rsidRDefault="009E68EA" w:rsidP="009E68EA">
      <w:pPr>
        <w:rPr>
          <w:b/>
        </w:rPr>
      </w:pPr>
      <w:r w:rsidRPr="009E4658">
        <w:rPr>
          <w:b/>
        </w:rPr>
        <w:lastRenderedPageBreak/>
        <w:t>UdA</w:t>
      </w:r>
      <w:r w:rsidR="00D03DF5">
        <w:rPr>
          <w:b/>
        </w:rPr>
        <w:t>3</w:t>
      </w:r>
      <w:r>
        <w:rPr>
          <w:b/>
        </w:rPr>
        <w:t xml:space="preserve">: </w:t>
      </w:r>
      <w:r w:rsidRPr="00F40539">
        <w:rPr>
          <w:b/>
        </w:rPr>
        <w:t>Elaborare informazioni con un foglio elettronico</w:t>
      </w:r>
    </w:p>
    <w:p w:rsidR="009E68EA" w:rsidRPr="009E4658" w:rsidRDefault="009E68EA" w:rsidP="009E68E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2"/>
        <w:gridCol w:w="7116"/>
      </w:tblGrid>
      <w:tr w:rsidR="009E68EA" w:rsidRPr="00F40539" w:rsidTr="00C876A0">
        <w:tc>
          <w:tcPr>
            <w:tcW w:w="2512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CompetenzaPECUP    </w:t>
            </w:r>
            <w:r w:rsidRPr="00F40539">
              <w:rPr>
                <w:b/>
              </w:rPr>
              <w:t xml:space="preserve">(1) 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7116" w:type="dxa"/>
          </w:tcPr>
          <w:p w:rsidR="009E68EA" w:rsidRPr="00B765BF" w:rsidRDefault="009E68EA" w:rsidP="00181217">
            <w:pPr>
              <w:rPr>
                <w:b/>
              </w:rPr>
            </w:pPr>
          </w:p>
        </w:tc>
      </w:tr>
      <w:tr w:rsidR="009E68EA" w:rsidRPr="00B765BF" w:rsidTr="00C876A0">
        <w:tc>
          <w:tcPr>
            <w:tcW w:w="2512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Competenza/e chiave di cittadinanza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116" w:type="dxa"/>
          </w:tcPr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 xml:space="preserve">Risolvere problemi 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Acquisire ed interpretare l’informazione</w:t>
            </w:r>
          </w:p>
        </w:tc>
      </w:tr>
      <w:tr w:rsidR="009E68EA" w:rsidRPr="00B765BF" w:rsidTr="00C876A0">
        <w:tc>
          <w:tcPr>
            <w:tcW w:w="2512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Disciplinare/i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intermedie</w:t>
            </w:r>
          </w:p>
        </w:tc>
        <w:tc>
          <w:tcPr>
            <w:tcW w:w="7116" w:type="dxa"/>
          </w:tcPr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Affrontare l’analisi di problemi matematici e pervenire alla soluzione utilizzando gli strumenti di calcolo</w:t>
            </w:r>
          </w:p>
        </w:tc>
      </w:tr>
      <w:tr w:rsidR="009E68EA" w:rsidRPr="00B765BF" w:rsidTr="00C876A0">
        <w:tc>
          <w:tcPr>
            <w:tcW w:w="2512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C24A86" w:rsidRPr="00B765BF" w:rsidRDefault="00C24A86" w:rsidP="00C24A86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  <w:r>
              <w:rPr>
                <w:b/>
              </w:rPr>
              <w:t xml:space="preserve"> / Capacità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7116" w:type="dxa"/>
          </w:tcPr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Inserire dati nel foglio elettronico applicando i formati adatti.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Eseguire i calcoli con i principali operatori del foglio elettronico.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Creare grafici attinenti al tipo di dati da rappresentare.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Utilizzare funzioni logiche, matematiche e statistiche</w:t>
            </w:r>
          </w:p>
        </w:tc>
      </w:tr>
      <w:tr w:rsidR="009E68EA" w:rsidRPr="00B765BF" w:rsidTr="00C876A0">
        <w:trPr>
          <w:trHeight w:val="1067"/>
        </w:trPr>
        <w:tc>
          <w:tcPr>
            <w:tcW w:w="2512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116" w:type="dxa"/>
          </w:tcPr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Foglio elettronico e i suoi strumenti di base.</w:t>
            </w:r>
            <w:r>
              <w:rPr>
                <w:b/>
              </w:rPr>
              <w:t xml:space="preserve"> 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Strumenti per creare grafici.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Funzioni principali del foglio elettronico</w:t>
            </w:r>
          </w:p>
        </w:tc>
      </w:tr>
      <w:tr w:rsidR="009E68EA" w:rsidRPr="00B765BF" w:rsidTr="00C876A0">
        <w:trPr>
          <w:trHeight w:val="977"/>
        </w:trPr>
        <w:tc>
          <w:tcPr>
            <w:tcW w:w="2512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7116" w:type="dxa"/>
          </w:tcPr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Operazioni con Excel.</w:t>
            </w:r>
            <w:r>
              <w:rPr>
                <w:b/>
              </w:rPr>
              <w:t xml:space="preserve"> *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Modificare dati di un foglio di lavoro Excel.</w:t>
            </w:r>
            <w:r>
              <w:rPr>
                <w:b/>
              </w:rPr>
              <w:t xml:space="preserve"> *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Calcoli e formule.</w:t>
            </w:r>
            <w:r>
              <w:rPr>
                <w:b/>
              </w:rPr>
              <w:t xml:space="preserve"> * 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I grafici.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Lavorare con le funzioni.</w:t>
            </w:r>
            <w:r>
              <w:rPr>
                <w:b/>
              </w:rPr>
              <w:t xml:space="preserve"> *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Ordinare e formattare i dati.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Ricerche tramite filtri</w:t>
            </w:r>
          </w:p>
        </w:tc>
      </w:tr>
      <w:tr w:rsidR="009E68EA" w:rsidRPr="00B765BF" w:rsidTr="00C876A0">
        <w:trPr>
          <w:trHeight w:val="977"/>
        </w:trPr>
        <w:tc>
          <w:tcPr>
            <w:tcW w:w="2512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116" w:type="dxa"/>
          </w:tcPr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Risolvere semplici problemi matematici utilizzando calcoli e formule con un foglio di lavoro</w:t>
            </w:r>
            <w:r w:rsidRPr="00F40539">
              <w:rPr>
                <w:b/>
              </w:rPr>
              <w:tab/>
            </w:r>
          </w:p>
        </w:tc>
      </w:tr>
      <w:tr w:rsidR="009E68EA" w:rsidRPr="00B765BF" w:rsidTr="00C876A0">
        <w:tc>
          <w:tcPr>
            <w:tcW w:w="2512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7116" w:type="dxa"/>
          </w:tcPr>
          <w:p w:rsidR="009E68EA" w:rsidRPr="00F40539" w:rsidRDefault="007244EC" w:rsidP="007244EC">
            <w:pPr>
              <w:rPr>
                <w:b/>
              </w:rPr>
            </w:pPr>
            <w:r>
              <w:rPr>
                <w:b/>
              </w:rPr>
              <w:t>Gennaio</w:t>
            </w:r>
            <w:r w:rsidR="0046697E">
              <w:rPr>
                <w:b/>
              </w:rPr>
              <w:t xml:space="preserve"> 202</w:t>
            </w:r>
            <w:r w:rsidR="003E359F">
              <w:rPr>
                <w:b/>
              </w:rPr>
              <w:t>6 – Marzo 2026</w:t>
            </w:r>
          </w:p>
        </w:tc>
      </w:tr>
      <w:tr w:rsidR="009E68EA" w:rsidRPr="00B765BF" w:rsidTr="00C876A0">
        <w:tc>
          <w:tcPr>
            <w:tcW w:w="2512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7116" w:type="dxa"/>
          </w:tcPr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Lezione Frontale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Lezione partecipata (Brainstorming)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Attività di laboratorio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Problem Solving</w:t>
            </w:r>
          </w:p>
        </w:tc>
      </w:tr>
      <w:tr w:rsidR="009E68EA" w:rsidRPr="00B765BF" w:rsidTr="00C876A0">
        <w:tc>
          <w:tcPr>
            <w:tcW w:w="2512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Materiali,Strumenti e sussidi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7116" w:type="dxa"/>
          </w:tcPr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Libro di testo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 xml:space="preserve">Dispense 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 xml:space="preserve">Appunti </w:t>
            </w:r>
          </w:p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Sussidi audiovisivi ed informatici</w:t>
            </w:r>
          </w:p>
        </w:tc>
      </w:tr>
      <w:tr w:rsidR="009E68EA" w:rsidRPr="00B765BF" w:rsidTr="00C876A0">
        <w:tc>
          <w:tcPr>
            <w:tcW w:w="2512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7116" w:type="dxa"/>
          </w:tcPr>
          <w:p w:rsidR="009E68EA" w:rsidRPr="00F40539" w:rsidRDefault="009E68EA" w:rsidP="007244EC">
            <w:pPr>
              <w:rPr>
                <w:b/>
              </w:rPr>
            </w:pPr>
            <w:r w:rsidRPr="00F40539">
              <w:rPr>
                <w:b/>
              </w:rPr>
              <w:t xml:space="preserve">1 </w:t>
            </w:r>
            <w:r w:rsidR="007244EC">
              <w:rPr>
                <w:b/>
              </w:rPr>
              <w:t>prova pratica di laboratorio, o in alternativa</w:t>
            </w:r>
            <w:r w:rsidR="007244EC" w:rsidRPr="00F40539">
              <w:rPr>
                <w:b/>
              </w:rPr>
              <w:t xml:space="preserve"> </w:t>
            </w:r>
            <w:r w:rsidRPr="00F40539">
              <w:rPr>
                <w:b/>
              </w:rPr>
              <w:t xml:space="preserve">prova strutturata </w:t>
            </w:r>
            <w:r w:rsidR="007244EC">
              <w:rPr>
                <w:b/>
              </w:rPr>
              <w:t>o</w:t>
            </w:r>
            <w:r w:rsidRPr="00F40539">
              <w:rPr>
                <w:b/>
              </w:rPr>
              <w:t xml:space="preserve"> semistrutturata</w:t>
            </w:r>
            <w:r w:rsidR="007244EC">
              <w:rPr>
                <w:b/>
              </w:rPr>
              <w:t xml:space="preserve">, </w:t>
            </w:r>
          </w:p>
        </w:tc>
      </w:tr>
      <w:tr w:rsidR="009E68EA" w:rsidRPr="00B765BF" w:rsidTr="00C876A0">
        <w:tc>
          <w:tcPr>
            <w:tcW w:w="2512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Recupero : modalità e tempi </w:t>
            </w:r>
            <w:r w:rsidRPr="00B765BF">
              <w:rPr>
                <w:b/>
                <w:sz w:val="20"/>
              </w:rPr>
              <w:t>(9)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7116" w:type="dxa"/>
          </w:tcPr>
          <w:p w:rsidR="009E68EA" w:rsidRPr="00F40539" w:rsidRDefault="009E68EA" w:rsidP="00181217">
            <w:pPr>
              <w:rPr>
                <w:b/>
              </w:rPr>
            </w:pPr>
            <w:r w:rsidRPr="00F40539">
              <w:rPr>
                <w:b/>
              </w:rPr>
              <w:t>In itinere e individuale</w:t>
            </w:r>
          </w:p>
        </w:tc>
      </w:tr>
      <w:tr w:rsidR="009E68EA" w:rsidRPr="00B765BF" w:rsidTr="00C876A0">
        <w:tc>
          <w:tcPr>
            <w:tcW w:w="2512" w:type="dxa"/>
            <w:vAlign w:val="center"/>
          </w:tcPr>
          <w:p w:rsidR="009E68EA" w:rsidRPr="00B765BF" w:rsidRDefault="00C24A86" w:rsidP="00181217">
            <w:pPr>
              <w:rPr>
                <w:b/>
              </w:rPr>
            </w:pPr>
            <w:r>
              <w:rPr>
                <w:b/>
              </w:rPr>
              <w:t>Obiettivi Minimi</w:t>
            </w:r>
          </w:p>
        </w:tc>
        <w:tc>
          <w:tcPr>
            <w:tcW w:w="7116" w:type="dxa"/>
          </w:tcPr>
          <w:p w:rsidR="007C7E4D" w:rsidRDefault="007C7E4D" w:rsidP="007C7E4D">
            <w:pPr>
              <w:rPr>
                <w:b/>
              </w:rPr>
            </w:pPr>
            <w:r>
              <w:rPr>
                <w:b/>
              </w:rPr>
              <w:t>Utilizzo del foglio elettronico</w:t>
            </w:r>
            <w:r w:rsidR="00296F76">
              <w:rPr>
                <w:b/>
              </w:rPr>
              <w:t xml:space="preserve"> e dei suoi strumenti</w:t>
            </w:r>
            <w:r>
              <w:rPr>
                <w:b/>
              </w:rPr>
              <w:t>.</w:t>
            </w:r>
            <w:r w:rsidR="00ED40AF">
              <w:rPr>
                <w:b/>
              </w:rPr>
              <w:t xml:space="preserve"> </w:t>
            </w:r>
          </w:p>
          <w:p w:rsidR="007C7E4D" w:rsidRPr="00F40539" w:rsidRDefault="007C7E4D" w:rsidP="007C7E4D">
            <w:pPr>
              <w:rPr>
                <w:b/>
              </w:rPr>
            </w:pPr>
            <w:r w:rsidRPr="00F40539">
              <w:rPr>
                <w:b/>
              </w:rPr>
              <w:t>Operazioni con Excel.</w:t>
            </w:r>
            <w:r>
              <w:rPr>
                <w:b/>
              </w:rPr>
              <w:t xml:space="preserve"> </w:t>
            </w:r>
          </w:p>
          <w:p w:rsidR="007C7E4D" w:rsidRPr="00F40539" w:rsidRDefault="007C7E4D" w:rsidP="007C7E4D">
            <w:pPr>
              <w:rPr>
                <w:b/>
              </w:rPr>
            </w:pPr>
            <w:r w:rsidRPr="00F40539">
              <w:rPr>
                <w:b/>
              </w:rPr>
              <w:t>Modificare dati di un foglio di lavoro Excel.</w:t>
            </w:r>
            <w:r>
              <w:rPr>
                <w:b/>
              </w:rPr>
              <w:t xml:space="preserve"> </w:t>
            </w:r>
          </w:p>
          <w:p w:rsidR="007C7E4D" w:rsidRPr="00F40539" w:rsidRDefault="007C7E4D" w:rsidP="007C7E4D">
            <w:pPr>
              <w:rPr>
                <w:b/>
              </w:rPr>
            </w:pPr>
            <w:r w:rsidRPr="00F40539">
              <w:rPr>
                <w:b/>
              </w:rPr>
              <w:t>Calcoli e formule.</w:t>
            </w:r>
            <w:r>
              <w:rPr>
                <w:b/>
              </w:rPr>
              <w:t xml:space="preserve"> </w:t>
            </w:r>
          </w:p>
          <w:p w:rsidR="007C7E4D" w:rsidRPr="00F40539" w:rsidRDefault="007C7E4D" w:rsidP="007C7E4D">
            <w:pPr>
              <w:rPr>
                <w:b/>
              </w:rPr>
            </w:pPr>
            <w:r w:rsidRPr="00F40539">
              <w:rPr>
                <w:b/>
              </w:rPr>
              <w:t>I grafici.</w:t>
            </w:r>
          </w:p>
          <w:p w:rsidR="009E68EA" w:rsidRPr="00B765BF" w:rsidRDefault="007C7E4D" w:rsidP="007C7E4D">
            <w:pPr>
              <w:rPr>
                <w:b/>
              </w:rPr>
            </w:pPr>
            <w:r w:rsidRPr="00F40539">
              <w:rPr>
                <w:b/>
              </w:rPr>
              <w:t>Lavorare con le funzioni.</w:t>
            </w:r>
          </w:p>
        </w:tc>
      </w:tr>
    </w:tbl>
    <w:p w:rsidR="009E68EA" w:rsidRDefault="009E68EA" w:rsidP="009E68EA">
      <w:pPr>
        <w:rPr>
          <w:b/>
        </w:rPr>
      </w:pPr>
      <w:r>
        <w:rPr>
          <w:b/>
        </w:rPr>
        <w:br w:type="page"/>
      </w:r>
    </w:p>
    <w:p w:rsidR="009E68EA" w:rsidRPr="00E405AD" w:rsidRDefault="009E68EA" w:rsidP="009E68EA">
      <w:pPr>
        <w:rPr>
          <w:b/>
        </w:rPr>
      </w:pPr>
      <w:r w:rsidRPr="009E4658">
        <w:rPr>
          <w:b/>
        </w:rPr>
        <w:lastRenderedPageBreak/>
        <w:t>UdA</w:t>
      </w:r>
      <w:r w:rsidR="00D03DF5">
        <w:rPr>
          <w:b/>
        </w:rPr>
        <w:t>4</w:t>
      </w:r>
      <w:r>
        <w:rPr>
          <w:b/>
        </w:rPr>
        <w:t>: Rete Informatica, Internet</w:t>
      </w:r>
    </w:p>
    <w:p w:rsidR="009E68EA" w:rsidRPr="009E4658" w:rsidRDefault="009E68EA" w:rsidP="009E68EA">
      <w:pPr>
        <w:jc w:val="center"/>
        <w:rPr>
          <w:b/>
        </w:rPr>
      </w:pPr>
    </w:p>
    <w:tbl>
      <w:tblPr>
        <w:tblW w:w="10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929"/>
      </w:tblGrid>
      <w:tr w:rsidR="009E68EA" w:rsidRPr="00B765BF" w:rsidTr="00181217">
        <w:tc>
          <w:tcPr>
            <w:tcW w:w="3085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CompetenzaPECUP    </w:t>
            </w:r>
            <w:r w:rsidRPr="00B765BF">
              <w:rPr>
                <w:b/>
                <w:sz w:val="20"/>
              </w:rPr>
              <w:t xml:space="preserve">(1) 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929" w:type="dxa"/>
          </w:tcPr>
          <w:p w:rsidR="009E68EA" w:rsidRPr="00B765BF" w:rsidRDefault="009E68EA" w:rsidP="00181217">
            <w:pPr>
              <w:rPr>
                <w:b/>
              </w:rPr>
            </w:pPr>
          </w:p>
        </w:tc>
      </w:tr>
      <w:tr w:rsidR="009E68EA" w:rsidRPr="00B765BF" w:rsidTr="00181217">
        <w:tc>
          <w:tcPr>
            <w:tcW w:w="3085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Competenza/e chiave di cittadinanza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6929" w:type="dxa"/>
          </w:tcPr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Comunicare e comprendere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Individuare collegamenti e relazioni</w:t>
            </w:r>
          </w:p>
        </w:tc>
      </w:tr>
      <w:tr w:rsidR="009E68EA" w:rsidRPr="00B765BF" w:rsidTr="00181217">
        <w:tc>
          <w:tcPr>
            <w:tcW w:w="3085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Disciplinare/i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intermedie</w:t>
            </w:r>
          </w:p>
        </w:tc>
        <w:tc>
          <w:tcPr>
            <w:tcW w:w="6929" w:type="dxa"/>
          </w:tcPr>
          <w:p w:rsidR="009E68EA" w:rsidRPr="00104D61" w:rsidRDefault="009E68EA" w:rsidP="00181217">
            <w:pPr>
              <w:rPr>
                <w:b/>
              </w:rPr>
            </w:pPr>
          </w:p>
        </w:tc>
      </w:tr>
      <w:tr w:rsidR="009E68EA" w:rsidRPr="00B765BF" w:rsidTr="00181217">
        <w:tc>
          <w:tcPr>
            <w:tcW w:w="3085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C24A86" w:rsidRPr="00B765BF" w:rsidRDefault="00C24A86" w:rsidP="00C24A86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  <w:r>
              <w:rPr>
                <w:b/>
              </w:rPr>
              <w:t xml:space="preserve"> / Capacità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929" w:type="dxa"/>
          </w:tcPr>
          <w:p w:rsidR="009E68EA" w:rsidRPr="00104D61" w:rsidRDefault="009E68EA" w:rsidP="00181217">
            <w:pPr>
              <w:rPr>
                <w:b/>
              </w:rPr>
            </w:pPr>
            <w:r w:rsidRPr="00E94CE0">
              <w:rPr>
                <w:b/>
              </w:rPr>
              <w:t>Utilizzare Internet per reperire informazioni, riconoscere i limiti e i rischi dell’uso della rete: utilizzare con sicurezza le applicazioni internet e social (identità digitale, la protezione dei dati, il cyberbullismo, forme di phishing, la cybersecurity).</w:t>
            </w:r>
            <w:r w:rsidR="00E478A0">
              <w:rPr>
                <w:b/>
              </w:rPr>
              <w:t xml:space="preserve"> </w:t>
            </w:r>
          </w:p>
        </w:tc>
      </w:tr>
      <w:tr w:rsidR="009E68EA" w:rsidRPr="00B765BF" w:rsidTr="00181217">
        <w:trPr>
          <w:trHeight w:val="1067"/>
        </w:trPr>
        <w:tc>
          <w:tcPr>
            <w:tcW w:w="3085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6929" w:type="dxa"/>
          </w:tcPr>
          <w:p w:rsidR="009E68EA" w:rsidRDefault="009E68EA" w:rsidP="00181217">
            <w:pPr>
              <w:rPr>
                <w:b/>
              </w:rPr>
            </w:pPr>
            <w:r w:rsidRPr="003D2104">
              <w:rPr>
                <w:b/>
              </w:rPr>
              <w:t xml:space="preserve">World Wide Web. </w:t>
            </w:r>
          </w:p>
          <w:p w:rsidR="009E68EA" w:rsidRDefault="009E68EA" w:rsidP="00181217">
            <w:pPr>
              <w:rPr>
                <w:b/>
              </w:rPr>
            </w:pPr>
            <w:r w:rsidRPr="003D2104">
              <w:rPr>
                <w:b/>
              </w:rPr>
              <w:t>Browser come u</w:t>
            </w:r>
            <w:r w:rsidR="003F449B">
              <w:rPr>
                <w:b/>
              </w:rPr>
              <w:t>tilizzarli e come configurarli.</w:t>
            </w:r>
          </w:p>
          <w:p w:rsidR="009E68EA" w:rsidRDefault="009E68EA" w:rsidP="00181217">
            <w:pPr>
              <w:rPr>
                <w:b/>
              </w:rPr>
            </w:pPr>
            <w:r w:rsidRPr="003D2104">
              <w:rPr>
                <w:b/>
              </w:rPr>
              <w:t xml:space="preserve">Dominio di primo e secondo livello. </w:t>
            </w:r>
            <w:r>
              <w:rPr>
                <w:b/>
              </w:rPr>
              <w:t>*</w:t>
            </w:r>
          </w:p>
          <w:p w:rsidR="009E68EA" w:rsidRDefault="009E68EA" w:rsidP="00181217">
            <w:pPr>
              <w:rPr>
                <w:b/>
              </w:rPr>
            </w:pPr>
            <w:r w:rsidRPr="003D2104">
              <w:rPr>
                <w:b/>
              </w:rPr>
              <w:t xml:space="preserve">Motore di ricerca e loro utilizzo per individuare risorse digitali. Protocollo HTTP. </w:t>
            </w:r>
            <w:r>
              <w:rPr>
                <w:b/>
              </w:rPr>
              <w:t xml:space="preserve">* 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3D2104">
              <w:rPr>
                <w:b/>
              </w:rPr>
              <w:t>Client/Server nella rete</w:t>
            </w:r>
          </w:p>
        </w:tc>
      </w:tr>
      <w:tr w:rsidR="009E68EA" w:rsidRPr="00B765BF" w:rsidTr="00181217">
        <w:trPr>
          <w:trHeight w:val="977"/>
        </w:trPr>
        <w:tc>
          <w:tcPr>
            <w:tcW w:w="3085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929" w:type="dxa"/>
          </w:tcPr>
          <w:p w:rsidR="009E68EA" w:rsidRDefault="009E68EA" w:rsidP="00181217">
            <w:pPr>
              <w:rPr>
                <w:b/>
              </w:rPr>
            </w:pPr>
            <w:r>
              <w:rPr>
                <w:b/>
              </w:rPr>
              <w:t>Dal computer alla rete Internet.</w:t>
            </w:r>
          </w:p>
          <w:p w:rsidR="009E68EA" w:rsidRDefault="009E68EA" w:rsidP="00181217">
            <w:pPr>
              <w:rPr>
                <w:b/>
              </w:rPr>
            </w:pPr>
            <w:r>
              <w:rPr>
                <w:b/>
              </w:rPr>
              <w:t>Navigazione in rete.</w:t>
            </w:r>
          </w:p>
          <w:p w:rsidR="009E68EA" w:rsidRDefault="009E68EA" w:rsidP="00181217">
            <w:pPr>
              <w:rPr>
                <w:b/>
              </w:rPr>
            </w:pPr>
            <w:r>
              <w:rPr>
                <w:b/>
              </w:rPr>
              <w:t>Servizi Internet.</w:t>
            </w:r>
          </w:p>
          <w:p w:rsidR="009E68EA" w:rsidRDefault="009E68EA" w:rsidP="00181217">
            <w:pPr>
              <w:rPr>
                <w:b/>
              </w:rPr>
            </w:pPr>
            <w:r>
              <w:rPr>
                <w:b/>
              </w:rPr>
              <w:t>Utilizzo del browser per l’accesso alla rete.</w:t>
            </w:r>
          </w:p>
          <w:p w:rsidR="009E68EA" w:rsidRPr="00104D61" w:rsidRDefault="009E68EA" w:rsidP="00181217">
            <w:pPr>
              <w:rPr>
                <w:b/>
              </w:rPr>
            </w:pPr>
            <w:r>
              <w:rPr>
                <w:b/>
              </w:rPr>
              <w:t>Motore di ricerca e utilizzo degli operatori.</w:t>
            </w:r>
          </w:p>
        </w:tc>
      </w:tr>
      <w:tr w:rsidR="009E68EA" w:rsidRPr="00B765BF" w:rsidTr="00181217">
        <w:trPr>
          <w:trHeight w:val="977"/>
        </w:trPr>
        <w:tc>
          <w:tcPr>
            <w:tcW w:w="3085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6929" w:type="dxa"/>
          </w:tcPr>
          <w:p w:rsidR="009E68EA" w:rsidRPr="00104D61" w:rsidRDefault="009E68EA" w:rsidP="006A00AD">
            <w:pPr>
              <w:rPr>
                <w:b/>
              </w:rPr>
            </w:pPr>
            <w:r>
              <w:rPr>
                <w:b/>
              </w:rPr>
              <w:t xml:space="preserve">1 prova </w:t>
            </w:r>
            <w:r w:rsidR="006A00AD">
              <w:rPr>
                <w:b/>
              </w:rPr>
              <w:t>pratica e 1 orale, o 1 prova scritta</w:t>
            </w:r>
          </w:p>
        </w:tc>
      </w:tr>
      <w:tr w:rsidR="009E68EA" w:rsidRPr="00B765BF" w:rsidTr="00181217">
        <w:tc>
          <w:tcPr>
            <w:tcW w:w="3085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929" w:type="dxa"/>
          </w:tcPr>
          <w:p w:rsidR="009E68EA" w:rsidRPr="00104D61" w:rsidRDefault="009E68EA" w:rsidP="00181217">
            <w:pPr>
              <w:rPr>
                <w:b/>
              </w:rPr>
            </w:pPr>
            <w:r>
              <w:rPr>
                <w:b/>
              </w:rPr>
              <w:t>Marzo</w:t>
            </w:r>
            <w:r w:rsidRPr="00104D61">
              <w:rPr>
                <w:b/>
              </w:rPr>
              <w:t xml:space="preserve"> 202</w:t>
            </w:r>
            <w:r w:rsidR="006A00AD">
              <w:rPr>
                <w:b/>
              </w:rPr>
              <w:t>6 – Aprile 2026</w:t>
            </w:r>
          </w:p>
        </w:tc>
      </w:tr>
      <w:tr w:rsidR="009E68EA" w:rsidRPr="00B765BF" w:rsidTr="00181217">
        <w:tc>
          <w:tcPr>
            <w:tcW w:w="3085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929" w:type="dxa"/>
          </w:tcPr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Lezione frontale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 xml:space="preserve">Lezione partecipata 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Attività di laboratorio</w:t>
            </w:r>
          </w:p>
        </w:tc>
      </w:tr>
      <w:tr w:rsidR="009E68EA" w:rsidRPr="00B765BF" w:rsidTr="00181217">
        <w:tc>
          <w:tcPr>
            <w:tcW w:w="3085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Materiali,Strumenti e sussidi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929" w:type="dxa"/>
          </w:tcPr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Dispense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Libri di testo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Appunti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Sussidi audiovisivi e informatici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Laboratori</w:t>
            </w:r>
          </w:p>
        </w:tc>
      </w:tr>
      <w:tr w:rsidR="009E68EA" w:rsidRPr="00B765BF" w:rsidTr="00181217">
        <w:tc>
          <w:tcPr>
            <w:tcW w:w="3085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</w:tc>
        <w:tc>
          <w:tcPr>
            <w:tcW w:w="6929" w:type="dxa"/>
          </w:tcPr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1 prova strutturata o semi strutturata</w:t>
            </w:r>
            <w:r>
              <w:rPr>
                <w:b/>
              </w:rPr>
              <w:t xml:space="preserve"> o </w:t>
            </w:r>
            <w:r w:rsidRPr="00133B6E">
              <w:rPr>
                <w:b/>
              </w:rPr>
              <w:t>pratica</w:t>
            </w:r>
          </w:p>
        </w:tc>
      </w:tr>
      <w:tr w:rsidR="009E68EA" w:rsidRPr="00B765BF" w:rsidTr="00181217">
        <w:tc>
          <w:tcPr>
            <w:tcW w:w="3085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Recupero : modalità e tempi </w:t>
            </w:r>
            <w:r w:rsidRPr="00B765BF">
              <w:rPr>
                <w:b/>
                <w:sz w:val="20"/>
              </w:rPr>
              <w:t>(9)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929" w:type="dxa"/>
          </w:tcPr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In itinere e individuale</w:t>
            </w:r>
          </w:p>
        </w:tc>
      </w:tr>
      <w:tr w:rsidR="009E68EA" w:rsidRPr="00B765BF" w:rsidTr="00181217">
        <w:tc>
          <w:tcPr>
            <w:tcW w:w="3085" w:type="dxa"/>
            <w:vAlign w:val="center"/>
          </w:tcPr>
          <w:p w:rsidR="009E68EA" w:rsidRPr="00B765BF" w:rsidRDefault="00C24A86" w:rsidP="00181217">
            <w:pPr>
              <w:rPr>
                <w:b/>
              </w:rPr>
            </w:pPr>
            <w:r>
              <w:rPr>
                <w:b/>
              </w:rPr>
              <w:t>Obiettivi Minimi</w:t>
            </w:r>
          </w:p>
        </w:tc>
        <w:tc>
          <w:tcPr>
            <w:tcW w:w="6929" w:type="dxa"/>
          </w:tcPr>
          <w:p w:rsidR="00E478A0" w:rsidRPr="00123B33" w:rsidRDefault="00E478A0" w:rsidP="00181217">
            <w:pPr>
              <w:rPr>
                <w:b/>
                <w:lang w:val="en-US"/>
              </w:rPr>
            </w:pPr>
            <w:proofErr w:type="spellStart"/>
            <w:r w:rsidRPr="00123B33">
              <w:rPr>
                <w:b/>
                <w:lang w:val="en-US"/>
              </w:rPr>
              <w:t>Cos’è</w:t>
            </w:r>
            <w:proofErr w:type="spellEnd"/>
            <w:r w:rsidRPr="00123B33">
              <w:rPr>
                <w:b/>
                <w:lang w:val="en-US"/>
              </w:rPr>
              <w:t xml:space="preserve"> </w:t>
            </w:r>
            <w:proofErr w:type="spellStart"/>
            <w:r w:rsidRPr="00123B33">
              <w:rPr>
                <w:b/>
                <w:lang w:val="en-US"/>
              </w:rPr>
              <w:t>il</w:t>
            </w:r>
            <w:proofErr w:type="spellEnd"/>
            <w:r w:rsidRPr="00123B33">
              <w:rPr>
                <w:b/>
                <w:lang w:val="en-US"/>
              </w:rPr>
              <w:t xml:space="preserve"> World Wide Web.</w:t>
            </w:r>
          </w:p>
          <w:p w:rsidR="003F449B" w:rsidRDefault="00D62AF2" w:rsidP="00181217">
            <w:pPr>
              <w:rPr>
                <w:b/>
              </w:rPr>
            </w:pPr>
            <w:r>
              <w:rPr>
                <w:b/>
              </w:rPr>
              <w:t>Utilizzo e configurazione di un browser</w:t>
            </w:r>
            <w:r w:rsidR="003F449B">
              <w:rPr>
                <w:b/>
              </w:rPr>
              <w:t>.</w:t>
            </w:r>
          </w:p>
          <w:p w:rsidR="003F449B" w:rsidRPr="003F449B" w:rsidRDefault="003F449B" w:rsidP="003F449B">
            <w:pPr>
              <w:rPr>
                <w:b/>
              </w:rPr>
            </w:pPr>
            <w:r>
              <w:rPr>
                <w:b/>
              </w:rPr>
              <w:t>Utilizzo dei motore di ricerca.</w:t>
            </w:r>
          </w:p>
        </w:tc>
      </w:tr>
    </w:tbl>
    <w:p w:rsidR="009E68EA" w:rsidRDefault="009E68EA" w:rsidP="009E68EA">
      <w:pPr>
        <w:rPr>
          <w:b/>
        </w:rPr>
      </w:pPr>
      <w:r>
        <w:rPr>
          <w:b/>
        </w:rPr>
        <w:br w:type="page"/>
      </w:r>
    </w:p>
    <w:p w:rsidR="009E68EA" w:rsidRPr="00E405AD" w:rsidRDefault="009E68EA" w:rsidP="009E68EA">
      <w:pPr>
        <w:rPr>
          <w:b/>
        </w:rPr>
      </w:pPr>
      <w:r w:rsidRPr="009E4658">
        <w:rPr>
          <w:b/>
        </w:rPr>
        <w:lastRenderedPageBreak/>
        <w:t>UdA</w:t>
      </w:r>
      <w:r w:rsidR="00D03DF5">
        <w:rPr>
          <w:b/>
        </w:rPr>
        <w:t>5</w:t>
      </w:r>
      <w:r>
        <w:rPr>
          <w:b/>
        </w:rPr>
        <w:t xml:space="preserve">: </w:t>
      </w:r>
      <w:r w:rsidRPr="00E405AD">
        <w:rPr>
          <w:b/>
        </w:rPr>
        <w:t>Creazione pagina HTML</w:t>
      </w:r>
    </w:p>
    <w:p w:rsidR="009E68EA" w:rsidRPr="009E4658" w:rsidRDefault="009E68EA" w:rsidP="009E68EA">
      <w:pPr>
        <w:jc w:val="center"/>
        <w:rPr>
          <w:b/>
        </w:rPr>
      </w:pPr>
    </w:p>
    <w:tbl>
      <w:tblPr>
        <w:tblW w:w="10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63"/>
        <w:gridCol w:w="6551"/>
      </w:tblGrid>
      <w:tr w:rsidR="009E68EA" w:rsidRPr="00B765BF" w:rsidTr="00181217">
        <w:tc>
          <w:tcPr>
            <w:tcW w:w="3463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CompetenzaPECUP    </w:t>
            </w:r>
            <w:r w:rsidRPr="00B765BF">
              <w:rPr>
                <w:b/>
                <w:sz w:val="20"/>
              </w:rPr>
              <w:t xml:space="preserve">(1) </w:t>
            </w:r>
          </w:p>
        </w:tc>
        <w:tc>
          <w:tcPr>
            <w:tcW w:w="6551" w:type="dxa"/>
          </w:tcPr>
          <w:p w:rsidR="009E68EA" w:rsidRPr="00B765BF" w:rsidRDefault="009E68EA" w:rsidP="00181217">
            <w:pPr>
              <w:rPr>
                <w:b/>
              </w:rPr>
            </w:pPr>
          </w:p>
        </w:tc>
      </w:tr>
      <w:tr w:rsidR="009E68EA" w:rsidRPr="00B765BF" w:rsidTr="00181217">
        <w:tc>
          <w:tcPr>
            <w:tcW w:w="3463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Competenza/e chiave di cittadinanza</w:t>
            </w: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6551" w:type="dxa"/>
          </w:tcPr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Comunicare e comprendere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Individuare collegamenti e relazioni</w:t>
            </w:r>
          </w:p>
        </w:tc>
      </w:tr>
      <w:tr w:rsidR="009E68EA" w:rsidRPr="00B765BF" w:rsidTr="00181217">
        <w:tc>
          <w:tcPr>
            <w:tcW w:w="3463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Disciplinare/i</w:t>
            </w: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intermedie</w:t>
            </w:r>
          </w:p>
        </w:tc>
        <w:tc>
          <w:tcPr>
            <w:tcW w:w="6551" w:type="dxa"/>
          </w:tcPr>
          <w:p w:rsidR="009E68EA" w:rsidRPr="00104D61" w:rsidRDefault="009E68EA" w:rsidP="00181217">
            <w:pPr>
              <w:rPr>
                <w:b/>
              </w:rPr>
            </w:pPr>
          </w:p>
        </w:tc>
      </w:tr>
      <w:tr w:rsidR="009E68EA" w:rsidRPr="00B765BF" w:rsidTr="00181217">
        <w:tc>
          <w:tcPr>
            <w:tcW w:w="3463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C24A86" w:rsidRPr="00B765BF" w:rsidRDefault="00C24A86" w:rsidP="00C24A86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  <w:r>
              <w:rPr>
                <w:b/>
              </w:rPr>
              <w:t xml:space="preserve"> / Capacità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51" w:type="dxa"/>
          </w:tcPr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 xml:space="preserve">Acquisire gli strumenti per la creazione di pagine </w:t>
            </w:r>
            <w:r w:rsidR="006A00AD">
              <w:rPr>
                <w:b/>
              </w:rPr>
              <w:t xml:space="preserve">web con software </w:t>
            </w:r>
            <w:r w:rsidR="00013BC0">
              <w:rPr>
                <w:b/>
              </w:rPr>
              <w:t>.applicativi</w:t>
            </w:r>
          </w:p>
        </w:tc>
      </w:tr>
      <w:tr w:rsidR="009E68EA" w:rsidRPr="00B765BF" w:rsidTr="00181217">
        <w:trPr>
          <w:trHeight w:val="1067"/>
        </w:trPr>
        <w:tc>
          <w:tcPr>
            <w:tcW w:w="3463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6551" w:type="dxa"/>
          </w:tcPr>
          <w:p w:rsidR="009E68EA" w:rsidRPr="00104D61" w:rsidRDefault="00013BC0" w:rsidP="00181217">
            <w:pPr>
              <w:rPr>
                <w:b/>
              </w:rPr>
            </w:pPr>
            <w:r>
              <w:rPr>
                <w:b/>
              </w:rPr>
              <w:t>Caratteristiche e struttura delle pagine web</w:t>
            </w:r>
            <w:r w:rsidR="009E68EA" w:rsidRPr="00104D61">
              <w:rPr>
                <w:b/>
              </w:rPr>
              <w:t xml:space="preserve"> </w:t>
            </w:r>
          </w:p>
          <w:p w:rsidR="009E68EA" w:rsidRPr="00104D61" w:rsidRDefault="00013BC0" w:rsidP="00181217">
            <w:pPr>
              <w:rPr>
                <w:b/>
              </w:rPr>
            </w:pPr>
            <w:r>
              <w:rPr>
                <w:b/>
              </w:rPr>
              <w:t>Formattazione del testo nelle pagine web</w:t>
            </w:r>
            <w:r w:rsidR="009E68EA" w:rsidRPr="00104D61">
              <w:rPr>
                <w:b/>
              </w:rPr>
              <w:t xml:space="preserve"> </w:t>
            </w:r>
          </w:p>
          <w:p w:rsidR="009E68EA" w:rsidRPr="00104D61" w:rsidRDefault="00013BC0" w:rsidP="00181217">
            <w:pPr>
              <w:rPr>
                <w:b/>
              </w:rPr>
            </w:pPr>
            <w:r>
              <w:rPr>
                <w:b/>
              </w:rPr>
              <w:t xml:space="preserve">Utilizzo </w:t>
            </w:r>
            <w:r w:rsidR="009E68EA" w:rsidRPr="00104D61">
              <w:rPr>
                <w:b/>
              </w:rPr>
              <w:t>di Immagini e formattazione base</w:t>
            </w:r>
            <w:r w:rsidR="006A3EFC">
              <w:rPr>
                <w:b/>
              </w:rPr>
              <w:t xml:space="preserve"> nelle pagine web</w:t>
            </w:r>
            <w:r w:rsidR="00E21F17">
              <w:rPr>
                <w:b/>
              </w:rPr>
              <w:t>.</w:t>
            </w:r>
          </w:p>
          <w:p w:rsidR="009E68EA" w:rsidRPr="00104D61" w:rsidRDefault="006A3EFC" w:rsidP="00181217">
            <w:pPr>
              <w:rPr>
                <w:b/>
              </w:rPr>
            </w:pPr>
            <w:r>
              <w:rPr>
                <w:b/>
              </w:rPr>
              <w:t xml:space="preserve">Utilizzo e inserimento </w:t>
            </w:r>
            <w:r w:rsidR="009E68EA" w:rsidRPr="00104D61">
              <w:rPr>
                <w:b/>
              </w:rPr>
              <w:t>d</w:t>
            </w:r>
            <w:r>
              <w:rPr>
                <w:b/>
              </w:rPr>
              <w:t>i</w:t>
            </w:r>
            <w:r w:rsidR="009E68EA" w:rsidRPr="00104D61">
              <w:rPr>
                <w:b/>
              </w:rPr>
              <w:t xml:space="preserve"> collegamenti ipertestuali: link interni ed esterni</w:t>
            </w:r>
            <w:r w:rsidR="00E21F17">
              <w:rPr>
                <w:b/>
              </w:rPr>
              <w:t>.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Funzione dei fogli stile CSS</w:t>
            </w:r>
            <w:r w:rsidR="00E21F17">
              <w:rPr>
                <w:b/>
              </w:rPr>
              <w:t>.</w:t>
            </w:r>
          </w:p>
        </w:tc>
      </w:tr>
      <w:tr w:rsidR="009E68EA" w:rsidRPr="00B765BF" w:rsidTr="00181217">
        <w:trPr>
          <w:trHeight w:val="977"/>
        </w:trPr>
        <w:tc>
          <w:tcPr>
            <w:tcW w:w="3463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51" w:type="dxa"/>
          </w:tcPr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Struttura di una pagina web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Descrizione dei tag e degli attributi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Collegamenti ipertestuali e oggetti multimediali</w:t>
            </w:r>
          </w:p>
          <w:p w:rsidR="009E68EA" w:rsidRPr="00104D61" w:rsidRDefault="009E68EA" w:rsidP="00181217">
            <w:pPr>
              <w:rPr>
                <w:b/>
              </w:rPr>
            </w:pPr>
            <w:r>
              <w:rPr>
                <w:b/>
              </w:rPr>
              <w:t xml:space="preserve">Cenni di utilizzo dei fogli </w:t>
            </w:r>
            <w:r w:rsidRPr="00104D61">
              <w:rPr>
                <w:b/>
              </w:rPr>
              <w:t>di stile CSS</w:t>
            </w:r>
          </w:p>
        </w:tc>
      </w:tr>
      <w:tr w:rsidR="009E68EA" w:rsidRPr="00B765BF" w:rsidTr="00181217">
        <w:trPr>
          <w:trHeight w:val="977"/>
        </w:trPr>
        <w:tc>
          <w:tcPr>
            <w:tcW w:w="3463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6551" w:type="dxa"/>
          </w:tcPr>
          <w:p w:rsidR="009E68EA" w:rsidRPr="00104D61" w:rsidRDefault="009E68EA" w:rsidP="007514BF">
            <w:pPr>
              <w:rPr>
                <w:b/>
              </w:rPr>
            </w:pPr>
            <w:r w:rsidRPr="00104D61">
              <w:rPr>
                <w:b/>
              </w:rPr>
              <w:t xml:space="preserve">Creazione di una pagina </w:t>
            </w:r>
            <w:r w:rsidR="007514BF">
              <w:rPr>
                <w:b/>
              </w:rPr>
              <w:t>web</w:t>
            </w:r>
          </w:p>
        </w:tc>
      </w:tr>
      <w:tr w:rsidR="009E68EA" w:rsidRPr="00B765BF" w:rsidTr="00181217">
        <w:tc>
          <w:tcPr>
            <w:tcW w:w="3463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51" w:type="dxa"/>
          </w:tcPr>
          <w:p w:rsidR="009E68EA" w:rsidRPr="00104D61" w:rsidRDefault="007514BF" w:rsidP="00181217">
            <w:pPr>
              <w:rPr>
                <w:b/>
              </w:rPr>
            </w:pPr>
            <w:r>
              <w:rPr>
                <w:b/>
              </w:rPr>
              <w:t>Aprile 2026 – Maggio 2026</w:t>
            </w:r>
          </w:p>
        </w:tc>
      </w:tr>
      <w:tr w:rsidR="009E68EA" w:rsidRPr="00B765BF" w:rsidTr="00181217">
        <w:tc>
          <w:tcPr>
            <w:tcW w:w="3463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51" w:type="dxa"/>
          </w:tcPr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Lezione frontale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 xml:space="preserve">Lezione partecipata 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Attività di laboratorio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Problem Solving</w:t>
            </w:r>
          </w:p>
        </w:tc>
      </w:tr>
      <w:tr w:rsidR="009E68EA" w:rsidRPr="00B765BF" w:rsidTr="00181217">
        <w:tc>
          <w:tcPr>
            <w:tcW w:w="3463" w:type="dxa"/>
          </w:tcPr>
          <w:p w:rsidR="009E68EA" w:rsidRPr="00B765BF" w:rsidRDefault="009E68EA" w:rsidP="00181217">
            <w:pPr>
              <w:rPr>
                <w:b/>
              </w:rPr>
            </w:pPr>
          </w:p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>Materiali,Strumenti e sussidi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51" w:type="dxa"/>
          </w:tcPr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Dispense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Libri di testo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Appunti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Sussidi audiovisivi e informatici</w:t>
            </w:r>
          </w:p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Laboratori</w:t>
            </w:r>
          </w:p>
        </w:tc>
      </w:tr>
      <w:tr w:rsidR="009E68EA" w:rsidRPr="00B765BF" w:rsidTr="00181217">
        <w:tc>
          <w:tcPr>
            <w:tcW w:w="3463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51" w:type="dxa"/>
          </w:tcPr>
          <w:p w:rsidR="009E68EA" w:rsidRPr="00104D61" w:rsidRDefault="009E68EA" w:rsidP="007244EC">
            <w:pPr>
              <w:rPr>
                <w:b/>
              </w:rPr>
            </w:pPr>
            <w:r w:rsidRPr="00104D61">
              <w:rPr>
                <w:b/>
              </w:rPr>
              <w:t xml:space="preserve">1 prova </w:t>
            </w:r>
            <w:r w:rsidRPr="00133B6E">
              <w:rPr>
                <w:b/>
              </w:rPr>
              <w:t>pratica</w:t>
            </w:r>
          </w:p>
        </w:tc>
      </w:tr>
      <w:tr w:rsidR="009E68EA" w:rsidRPr="00B765BF" w:rsidTr="00181217">
        <w:tc>
          <w:tcPr>
            <w:tcW w:w="3463" w:type="dxa"/>
          </w:tcPr>
          <w:p w:rsidR="009E68EA" w:rsidRPr="00B765BF" w:rsidRDefault="009E68EA" w:rsidP="00181217">
            <w:pPr>
              <w:rPr>
                <w:b/>
              </w:rPr>
            </w:pPr>
            <w:r w:rsidRPr="00B765BF">
              <w:rPr>
                <w:b/>
              </w:rPr>
              <w:t xml:space="preserve">Recupero : modalità e tempi </w:t>
            </w:r>
            <w:r w:rsidRPr="00B765BF">
              <w:rPr>
                <w:b/>
                <w:sz w:val="20"/>
              </w:rPr>
              <w:t>(9)</w:t>
            </w:r>
          </w:p>
        </w:tc>
        <w:tc>
          <w:tcPr>
            <w:tcW w:w="6551" w:type="dxa"/>
          </w:tcPr>
          <w:p w:rsidR="009E68EA" w:rsidRPr="00104D61" w:rsidRDefault="009E68EA" w:rsidP="00181217">
            <w:pPr>
              <w:rPr>
                <w:b/>
              </w:rPr>
            </w:pPr>
            <w:r w:rsidRPr="00104D61">
              <w:rPr>
                <w:b/>
              </w:rPr>
              <w:t>In itinere e individuale</w:t>
            </w:r>
          </w:p>
        </w:tc>
      </w:tr>
      <w:tr w:rsidR="009E68EA" w:rsidRPr="00B765BF" w:rsidTr="00181217">
        <w:tc>
          <w:tcPr>
            <w:tcW w:w="3463" w:type="dxa"/>
            <w:vAlign w:val="center"/>
          </w:tcPr>
          <w:p w:rsidR="009E68EA" w:rsidRPr="00B765BF" w:rsidRDefault="009E68EA" w:rsidP="00181217">
            <w:pPr>
              <w:rPr>
                <w:b/>
              </w:rPr>
            </w:pPr>
          </w:p>
        </w:tc>
        <w:tc>
          <w:tcPr>
            <w:tcW w:w="6551" w:type="dxa"/>
          </w:tcPr>
          <w:p w:rsidR="009E68EA" w:rsidRDefault="009E68EA" w:rsidP="00181217"/>
        </w:tc>
      </w:tr>
      <w:tr w:rsidR="009E68EA" w:rsidRPr="00B765BF" w:rsidTr="00181217">
        <w:tc>
          <w:tcPr>
            <w:tcW w:w="3463" w:type="dxa"/>
            <w:vAlign w:val="center"/>
          </w:tcPr>
          <w:p w:rsidR="009E68EA" w:rsidRPr="00B765BF" w:rsidRDefault="00C24A86" w:rsidP="00181217">
            <w:pPr>
              <w:rPr>
                <w:b/>
              </w:rPr>
            </w:pPr>
            <w:r>
              <w:rPr>
                <w:b/>
              </w:rPr>
              <w:t>Obiettivi Minimi</w:t>
            </w:r>
          </w:p>
        </w:tc>
        <w:tc>
          <w:tcPr>
            <w:tcW w:w="6551" w:type="dxa"/>
          </w:tcPr>
          <w:p w:rsidR="009E68EA" w:rsidRDefault="00E21F17" w:rsidP="00181217">
            <w:pPr>
              <w:rPr>
                <w:b/>
              </w:rPr>
            </w:pPr>
            <w:r>
              <w:rPr>
                <w:b/>
              </w:rPr>
              <w:t>Struttura di una pagina web</w:t>
            </w:r>
          </w:p>
          <w:p w:rsidR="00D32A57" w:rsidRPr="00B765BF" w:rsidRDefault="00D32A57" w:rsidP="00181217">
            <w:pPr>
              <w:rPr>
                <w:b/>
              </w:rPr>
            </w:pPr>
            <w:r>
              <w:rPr>
                <w:b/>
              </w:rPr>
              <w:t>Costruzione collegamenti ipertestuali-</w:t>
            </w:r>
          </w:p>
        </w:tc>
      </w:tr>
    </w:tbl>
    <w:p w:rsidR="009E68EA" w:rsidRDefault="009E68EA" w:rsidP="009E68EA">
      <w:pPr>
        <w:rPr>
          <w:b/>
        </w:rPr>
      </w:pPr>
    </w:p>
    <w:p w:rsidR="00D00D74" w:rsidRDefault="00D00D74" w:rsidP="009E68EA">
      <w:pPr>
        <w:rPr>
          <w:b/>
        </w:rPr>
      </w:pPr>
    </w:p>
    <w:p w:rsidR="009E68EA" w:rsidRDefault="00CB453A" w:rsidP="009E68EA">
      <w:pPr>
        <w:rPr>
          <w:b/>
        </w:rPr>
      </w:pPr>
      <w:r>
        <w:rPr>
          <w:b/>
        </w:rPr>
        <w:t>Data</w:t>
      </w:r>
      <w:r w:rsidRPr="00C67E52">
        <w:rPr>
          <w:b/>
        </w:rPr>
        <w:t xml:space="preserve">: </w:t>
      </w:r>
      <w:r w:rsidR="00C67E52" w:rsidRPr="00C67E52">
        <w:rPr>
          <w:b/>
        </w:rPr>
        <w:t>09</w:t>
      </w:r>
      <w:r w:rsidRPr="00C67E52">
        <w:rPr>
          <w:b/>
        </w:rPr>
        <w:t>/</w:t>
      </w:r>
      <w:r w:rsidR="009E68EA" w:rsidRPr="00C67E52">
        <w:rPr>
          <w:b/>
        </w:rPr>
        <w:t>0</w:t>
      </w:r>
      <w:r w:rsidRPr="00C67E52">
        <w:rPr>
          <w:b/>
        </w:rPr>
        <w:t>9</w:t>
      </w:r>
      <w:r w:rsidR="009E68EA" w:rsidRPr="00C67E52">
        <w:rPr>
          <w:b/>
        </w:rPr>
        <w:t>/202</w:t>
      </w:r>
      <w:r w:rsidR="00C67E52" w:rsidRPr="00C67E52">
        <w:rPr>
          <w:b/>
        </w:rPr>
        <w:t>5</w:t>
      </w:r>
      <w:r w:rsidR="009E68EA">
        <w:rPr>
          <w:b/>
        </w:rPr>
        <w:tab/>
      </w:r>
      <w:r w:rsidR="009E68EA">
        <w:rPr>
          <w:b/>
        </w:rPr>
        <w:tab/>
      </w:r>
      <w:r w:rsidR="009E68EA">
        <w:rPr>
          <w:b/>
        </w:rPr>
        <w:tab/>
      </w:r>
      <w:r w:rsidR="009E68EA">
        <w:rPr>
          <w:b/>
        </w:rPr>
        <w:tab/>
      </w:r>
      <w:r w:rsidR="009E68EA">
        <w:rPr>
          <w:b/>
        </w:rPr>
        <w:tab/>
      </w:r>
      <w:r w:rsidR="009E68EA">
        <w:rPr>
          <w:b/>
        </w:rPr>
        <w:tab/>
      </w:r>
      <w:r w:rsidR="009E68EA">
        <w:rPr>
          <w:b/>
        </w:rPr>
        <w:tab/>
        <w:t>Il Referente di Dipartimento</w:t>
      </w:r>
    </w:p>
    <w:sectPr w:rsidR="009E68EA" w:rsidSect="006B5F8B">
      <w:headerReference w:type="default" r:id="rId7"/>
      <w:footerReference w:type="default" r:id="rId8"/>
      <w:footerReference w:type="first" r:id="rId9"/>
      <w:pgSz w:w="11906" w:h="16838"/>
      <w:pgMar w:top="1588" w:right="1134" w:bottom="1134" w:left="1134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F0" w:rsidRDefault="001355F0" w:rsidP="00863DB0">
      <w:r>
        <w:separator/>
      </w:r>
    </w:p>
  </w:endnote>
  <w:endnote w:type="continuationSeparator" w:id="0">
    <w:p w:rsidR="001355F0" w:rsidRDefault="001355F0" w:rsidP="0086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C13" w:rsidRPr="005B4897" w:rsidRDefault="00447C13" w:rsidP="009D2541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>ModDid  02</w:t>
    </w:r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Rev 0_pag. </w:t>
    </w:r>
    <w:r w:rsidR="00B57831"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="00B57831"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E73C45">
      <w:rPr>
        <w:rFonts w:ascii="Times New Roman" w:hAnsi="Times New Roman" w:cs="Times New Roman"/>
        <w:noProof/>
        <w:sz w:val="16"/>
        <w:szCs w:val="16"/>
        <w:lang w:eastAsia="it-IT"/>
      </w:rPr>
      <w:t>6</w:t>
    </w:r>
    <w:r w:rsidR="00B57831"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="00B5783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="00B5783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E73C45">
      <w:rPr>
        <w:rFonts w:ascii="Times New Roman" w:hAnsi="Times New Roman" w:cs="Times New Roman"/>
        <w:noProof/>
        <w:sz w:val="16"/>
        <w:szCs w:val="16"/>
        <w:lang w:val="en-GB" w:eastAsia="it-IT"/>
      </w:rPr>
      <w:t>6</w:t>
    </w:r>
    <w:r w:rsidR="00B5783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:rsidR="00447C13" w:rsidRDefault="00447C13" w:rsidP="00D927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C13" w:rsidRDefault="00447C13">
    <w:pPr>
      <w:pStyle w:val="Footer"/>
    </w:pPr>
  </w:p>
  <w:p w:rsidR="00447C13" w:rsidRDefault="00447C13">
    <w:pPr>
      <w:pStyle w:val="Footer"/>
    </w:pPr>
  </w:p>
  <w:p w:rsidR="00447C13" w:rsidRDefault="00447C13">
    <w:pPr>
      <w:pStyle w:val="Footer"/>
    </w:pPr>
  </w:p>
  <w:p w:rsidR="00447C13" w:rsidRPr="005B4897" w:rsidRDefault="00447C13" w:rsidP="005B4897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>ModDid  02</w:t>
    </w:r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Rev 0_pag. </w:t>
    </w:r>
    <w:r w:rsidR="00B57831"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="00B57831"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E73C45">
      <w:rPr>
        <w:rFonts w:ascii="Times New Roman" w:hAnsi="Times New Roman" w:cs="Times New Roman"/>
        <w:noProof/>
        <w:sz w:val="16"/>
        <w:szCs w:val="16"/>
        <w:lang w:eastAsia="it-IT"/>
      </w:rPr>
      <w:t>1</w:t>
    </w:r>
    <w:r w:rsidR="00B57831"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="00B5783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="00B5783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E73C45">
      <w:rPr>
        <w:rFonts w:ascii="Times New Roman" w:hAnsi="Times New Roman" w:cs="Times New Roman"/>
        <w:noProof/>
        <w:sz w:val="16"/>
        <w:szCs w:val="16"/>
        <w:lang w:val="en-GB" w:eastAsia="it-IT"/>
      </w:rPr>
      <w:t>6</w:t>
    </w:r>
    <w:r w:rsidR="00B5783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:rsidR="00447C13" w:rsidRDefault="00447C13">
    <w:pPr>
      <w:pStyle w:val="Footer"/>
    </w:pPr>
  </w:p>
  <w:p w:rsidR="00447C13" w:rsidRDefault="00447C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F0" w:rsidRDefault="001355F0" w:rsidP="00863DB0">
      <w:r>
        <w:separator/>
      </w:r>
    </w:p>
  </w:footnote>
  <w:footnote w:type="continuationSeparator" w:id="0">
    <w:p w:rsidR="001355F0" w:rsidRDefault="001355F0" w:rsidP="00863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C13" w:rsidRDefault="00447C13" w:rsidP="00D927CA">
    <w:pPr>
      <w:pStyle w:val="Header"/>
      <w:jc w:val="center"/>
    </w:pPr>
  </w:p>
  <w:p w:rsidR="00447C13" w:rsidRDefault="00447C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86050"/>
    <w:multiLevelType w:val="hybridMultilevel"/>
    <w:tmpl w:val="4024F4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A3BBA"/>
    <w:multiLevelType w:val="hybridMultilevel"/>
    <w:tmpl w:val="2AA45A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36616"/>
    <w:multiLevelType w:val="hybridMultilevel"/>
    <w:tmpl w:val="2F1470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11743A"/>
    <w:multiLevelType w:val="hybridMultilevel"/>
    <w:tmpl w:val="60065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0C2802"/>
    <w:multiLevelType w:val="hybridMultilevel"/>
    <w:tmpl w:val="14706F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521547"/>
    <w:multiLevelType w:val="hybridMultilevel"/>
    <w:tmpl w:val="130AAD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C57AA"/>
    <w:multiLevelType w:val="hybridMultilevel"/>
    <w:tmpl w:val="3AB6B6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730"/>
    <w:rsid w:val="00001BBD"/>
    <w:rsid w:val="00004D50"/>
    <w:rsid w:val="00013BC0"/>
    <w:rsid w:val="00026CB6"/>
    <w:rsid w:val="00030289"/>
    <w:rsid w:val="00052273"/>
    <w:rsid w:val="00066935"/>
    <w:rsid w:val="000754B5"/>
    <w:rsid w:val="00092783"/>
    <w:rsid w:val="000C4B15"/>
    <w:rsid w:val="000C75A3"/>
    <w:rsid w:val="000D10C6"/>
    <w:rsid w:val="000D3417"/>
    <w:rsid w:val="000E09D5"/>
    <w:rsid w:val="000F4990"/>
    <w:rsid w:val="00104D61"/>
    <w:rsid w:val="00110FA7"/>
    <w:rsid w:val="00123B33"/>
    <w:rsid w:val="00124D7F"/>
    <w:rsid w:val="00133B6E"/>
    <w:rsid w:val="001355F0"/>
    <w:rsid w:val="0014153B"/>
    <w:rsid w:val="00142373"/>
    <w:rsid w:val="00154265"/>
    <w:rsid w:val="0016760E"/>
    <w:rsid w:val="00167FEF"/>
    <w:rsid w:val="001A3381"/>
    <w:rsid w:val="001D4B2A"/>
    <w:rsid w:val="001D53AE"/>
    <w:rsid w:val="001E56BC"/>
    <w:rsid w:val="001E57FF"/>
    <w:rsid w:val="00222760"/>
    <w:rsid w:val="002300F4"/>
    <w:rsid w:val="002452F3"/>
    <w:rsid w:val="00250481"/>
    <w:rsid w:val="00263204"/>
    <w:rsid w:val="0028515E"/>
    <w:rsid w:val="00296F76"/>
    <w:rsid w:val="002A174A"/>
    <w:rsid w:val="002D3B1B"/>
    <w:rsid w:val="003164D5"/>
    <w:rsid w:val="00322742"/>
    <w:rsid w:val="00341EEF"/>
    <w:rsid w:val="0034686B"/>
    <w:rsid w:val="003504A2"/>
    <w:rsid w:val="003731BB"/>
    <w:rsid w:val="003766A5"/>
    <w:rsid w:val="00383668"/>
    <w:rsid w:val="003C323B"/>
    <w:rsid w:val="003D2104"/>
    <w:rsid w:val="003E359F"/>
    <w:rsid w:val="003F449B"/>
    <w:rsid w:val="003F6955"/>
    <w:rsid w:val="004148EB"/>
    <w:rsid w:val="00415F68"/>
    <w:rsid w:val="00442726"/>
    <w:rsid w:val="004466DC"/>
    <w:rsid w:val="00447C13"/>
    <w:rsid w:val="004502EE"/>
    <w:rsid w:val="00463817"/>
    <w:rsid w:val="0046697E"/>
    <w:rsid w:val="00483EA6"/>
    <w:rsid w:val="004A3C91"/>
    <w:rsid w:val="004D3896"/>
    <w:rsid w:val="004D58E9"/>
    <w:rsid w:val="004D6D01"/>
    <w:rsid w:val="00502DE7"/>
    <w:rsid w:val="00504253"/>
    <w:rsid w:val="00506520"/>
    <w:rsid w:val="00513B32"/>
    <w:rsid w:val="00533BCE"/>
    <w:rsid w:val="00545C95"/>
    <w:rsid w:val="00561617"/>
    <w:rsid w:val="005B1730"/>
    <w:rsid w:val="005B4897"/>
    <w:rsid w:val="005D2E82"/>
    <w:rsid w:val="005D467B"/>
    <w:rsid w:val="005E0703"/>
    <w:rsid w:val="005F53EA"/>
    <w:rsid w:val="00613EE2"/>
    <w:rsid w:val="00616CD8"/>
    <w:rsid w:val="00624499"/>
    <w:rsid w:val="00640AB9"/>
    <w:rsid w:val="00656838"/>
    <w:rsid w:val="0068080D"/>
    <w:rsid w:val="00690F57"/>
    <w:rsid w:val="0069461F"/>
    <w:rsid w:val="006A00AD"/>
    <w:rsid w:val="006A0761"/>
    <w:rsid w:val="006A08A4"/>
    <w:rsid w:val="006A3EFC"/>
    <w:rsid w:val="006B278D"/>
    <w:rsid w:val="006B4C7A"/>
    <w:rsid w:val="006B5F8B"/>
    <w:rsid w:val="006C17B3"/>
    <w:rsid w:val="006D63F2"/>
    <w:rsid w:val="0070317B"/>
    <w:rsid w:val="00711193"/>
    <w:rsid w:val="007244EC"/>
    <w:rsid w:val="00740F57"/>
    <w:rsid w:val="00742FC2"/>
    <w:rsid w:val="00744F79"/>
    <w:rsid w:val="007514BF"/>
    <w:rsid w:val="00772C63"/>
    <w:rsid w:val="007A52FA"/>
    <w:rsid w:val="007B24B1"/>
    <w:rsid w:val="007B7E77"/>
    <w:rsid w:val="007C605A"/>
    <w:rsid w:val="007C7E4D"/>
    <w:rsid w:val="007E1E88"/>
    <w:rsid w:val="007F7536"/>
    <w:rsid w:val="00807AC3"/>
    <w:rsid w:val="00821CD4"/>
    <w:rsid w:val="008345FC"/>
    <w:rsid w:val="008446EA"/>
    <w:rsid w:val="00846C7A"/>
    <w:rsid w:val="0085685F"/>
    <w:rsid w:val="00860A44"/>
    <w:rsid w:val="00863DB0"/>
    <w:rsid w:val="0087222B"/>
    <w:rsid w:val="00887176"/>
    <w:rsid w:val="00894415"/>
    <w:rsid w:val="00896D75"/>
    <w:rsid w:val="008C1912"/>
    <w:rsid w:val="008D23D5"/>
    <w:rsid w:val="008D2496"/>
    <w:rsid w:val="008F00E7"/>
    <w:rsid w:val="009042C7"/>
    <w:rsid w:val="00904913"/>
    <w:rsid w:val="00910777"/>
    <w:rsid w:val="0091287B"/>
    <w:rsid w:val="00925DB2"/>
    <w:rsid w:val="009261D0"/>
    <w:rsid w:val="009267A8"/>
    <w:rsid w:val="009405FB"/>
    <w:rsid w:val="009522A9"/>
    <w:rsid w:val="00973E62"/>
    <w:rsid w:val="00981E9F"/>
    <w:rsid w:val="009B5FC3"/>
    <w:rsid w:val="009B687F"/>
    <w:rsid w:val="009C59D2"/>
    <w:rsid w:val="009D2541"/>
    <w:rsid w:val="009E33DF"/>
    <w:rsid w:val="009E4658"/>
    <w:rsid w:val="009E68EA"/>
    <w:rsid w:val="00A14CA8"/>
    <w:rsid w:val="00A3291C"/>
    <w:rsid w:val="00A45ADE"/>
    <w:rsid w:val="00A60CFE"/>
    <w:rsid w:val="00A6142A"/>
    <w:rsid w:val="00A82E74"/>
    <w:rsid w:val="00A8467C"/>
    <w:rsid w:val="00AA4FE2"/>
    <w:rsid w:val="00AA7361"/>
    <w:rsid w:val="00AB488B"/>
    <w:rsid w:val="00AC111B"/>
    <w:rsid w:val="00B036FE"/>
    <w:rsid w:val="00B4665E"/>
    <w:rsid w:val="00B57831"/>
    <w:rsid w:val="00B6153E"/>
    <w:rsid w:val="00B618AF"/>
    <w:rsid w:val="00B662CC"/>
    <w:rsid w:val="00B765BF"/>
    <w:rsid w:val="00B82266"/>
    <w:rsid w:val="00B8311A"/>
    <w:rsid w:val="00BA438D"/>
    <w:rsid w:val="00BA675A"/>
    <w:rsid w:val="00BD699F"/>
    <w:rsid w:val="00C01CFA"/>
    <w:rsid w:val="00C213FF"/>
    <w:rsid w:val="00C24A86"/>
    <w:rsid w:val="00C25066"/>
    <w:rsid w:val="00C33501"/>
    <w:rsid w:val="00C36278"/>
    <w:rsid w:val="00C50A68"/>
    <w:rsid w:val="00C6497E"/>
    <w:rsid w:val="00C67E52"/>
    <w:rsid w:val="00C876A0"/>
    <w:rsid w:val="00CA1708"/>
    <w:rsid w:val="00CB453A"/>
    <w:rsid w:val="00CB503F"/>
    <w:rsid w:val="00CC06C1"/>
    <w:rsid w:val="00CC6573"/>
    <w:rsid w:val="00CC6B40"/>
    <w:rsid w:val="00CC7211"/>
    <w:rsid w:val="00CC7281"/>
    <w:rsid w:val="00CE11A4"/>
    <w:rsid w:val="00D00D74"/>
    <w:rsid w:val="00D03DF5"/>
    <w:rsid w:val="00D20FF0"/>
    <w:rsid w:val="00D23E23"/>
    <w:rsid w:val="00D32A57"/>
    <w:rsid w:val="00D34F67"/>
    <w:rsid w:val="00D62AF2"/>
    <w:rsid w:val="00D67D5F"/>
    <w:rsid w:val="00D927CA"/>
    <w:rsid w:val="00D95451"/>
    <w:rsid w:val="00DF20CE"/>
    <w:rsid w:val="00DF2599"/>
    <w:rsid w:val="00E00071"/>
    <w:rsid w:val="00E0195D"/>
    <w:rsid w:val="00E06C88"/>
    <w:rsid w:val="00E21F17"/>
    <w:rsid w:val="00E3387E"/>
    <w:rsid w:val="00E405AD"/>
    <w:rsid w:val="00E45A40"/>
    <w:rsid w:val="00E478A0"/>
    <w:rsid w:val="00E5021F"/>
    <w:rsid w:val="00E71EFB"/>
    <w:rsid w:val="00E73C45"/>
    <w:rsid w:val="00E94CE0"/>
    <w:rsid w:val="00E97639"/>
    <w:rsid w:val="00EA2510"/>
    <w:rsid w:val="00EB0FD1"/>
    <w:rsid w:val="00EB30C2"/>
    <w:rsid w:val="00EC09B3"/>
    <w:rsid w:val="00ED40AF"/>
    <w:rsid w:val="00EE25C2"/>
    <w:rsid w:val="00F34BDE"/>
    <w:rsid w:val="00F54DAB"/>
    <w:rsid w:val="00F72B52"/>
    <w:rsid w:val="00F8456A"/>
    <w:rsid w:val="00FB33A7"/>
    <w:rsid w:val="00FC5C79"/>
    <w:rsid w:val="00FC6436"/>
    <w:rsid w:val="00FD3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BDA1BABD-069D-4CCB-A7C3-66CE4A0EA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D5F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B5F8B"/>
    <w:pPr>
      <w:keepNext/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7FC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63DB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63DB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63D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3DB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1BBD"/>
    <w:pPr>
      <w:ind w:left="720"/>
      <w:contextualSpacing/>
    </w:pPr>
  </w:style>
  <w:style w:type="table" w:styleId="TableGrid">
    <w:name w:val="Table Grid"/>
    <w:basedOn w:val="TableNormal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locked/>
    <w:rsid w:val="006B5F8B"/>
    <w:pPr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customStyle="1" w:styleId="TitleChar">
    <w:name w:val="Title Char"/>
    <w:basedOn w:val="DefaultParagraphFont"/>
    <w:link w:val="Title"/>
    <w:uiPriority w:val="10"/>
    <w:rsid w:val="00967FC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81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aget\AppData\Roaming\Microsoft\Templates\carta%20intestata%20Piaget%202015_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Piaget 2015_2016.dotx</Template>
  <TotalTime>36</TotalTime>
  <Pages>6</Pages>
  <Words>1182</Words>
  <Characters>6741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PIANO DIDATTICO ANNUALE</vt:lpstr>
      <vt:lpstr>PIANO DIDATTICO ANNUALE</vt:lpstr>
    </vt:vector>
  </TitlesOfParts>
  <Company>Grizli777</Company>
  <LinksUpToDate>false</LinksUpToDate>
  <CharactersWithSpaces>7908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ANNUALE</dc:title>
  <dc:creator>mercedes</dc:creator>
  <cp:lastModifiedBy>NN</cp:lastModifiedBy>
  <cp:revision>7</cp:revision>
  <cp:lastPrinted>2018-12-20T11:24:00Z</cp:lastPrinted>
  <dcterms:created xsi:type="dcterms:W3CDTF">2025-09-09T07:19:00Z</dcterms:created>
  <dcterms:modified xsi:type="dcterms:W3CDTF">2025-09-09T08:04:00Z</dcterms:modified>
</cp:coreProperties>
</file>