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47C13" w:rsidTr="00D23E23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Pr="006B5F8B" w:rsidRDefault="00447C13" w:rsidP="006B5F8B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447C13" w:rsidRPr="00821CD4" w:rsidRDefault="00447C13" w:rsidP="006B5F8B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:rsidR="00447C13" w:rsidRDefault="00447C13" w:rsidP="006B5F8B">
            <w:pPr>
              <w:pStyle w:val="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447C13" w:rsidRDefault="00447C13" w:rsidP="006B5F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ModDid 02</w:t>
            </w:r>
          </w:p>
          <w:p w:rsidR="00447C13" w:rsidRDefault="00447C13" w:rsidP="006B5F8B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447C13" w:rsidRDefault="00447C13" w:rsidP="006B5F8B">
      <w:pPr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B41AE4" w:rsidRDefault="00447C13" w:rsidP="005B4897">
      <w:pPr>
        <w:jc w:val="center"/>
        <w:rPr>
          <w:b/>
          <w:sz w:val="32"/>
          <w:szCs w:val="32"/>
          <w:lang w:val="en-US"/>
        </w:rPr>
      </w:pPr>
      <w:r w:rsidRPr="00B41AE4">
        <w:rPr>
          <w:b/>
          <w:sz w:val="32"/>
          <w:szCs w:val="32"/>
          <w:lang w:val="en-US"/>
        </w:rPr>
        <w:t xml:space="preserve">CLASSI </w:t>
      </w:r>
      <w:r w:rsidR="00B41AE4" w:rsidRPr="003416FE">
        <w:rPr>
          <w:rFonts w:ascii="Cambria" w:hAnsi="Cambria"/>
          <w:sz w:val="36"/>
          <w:lang w:val="en-US"/>
        </w:rPr>
        <w:t>1</w:t>
      </w:r>
      <w:r w:rsidR="00B41AE4" w:rsidRPr="003416FE">
        <w:rPr>
          <w:rFonts w:ascii="Cambria" w:hAnsi="Cambria"/>
          <w:sz w:val="32"/>
          <w:lang w:val="en-US"/>
        </w:rPr>
        <w:t>As, 1Bs, 1Cs, 1H</w:t>
      </w:r>
      <w:r w:rsidR="00B41AE4">
        <w:rPr>
          <w:rFonts w:ascii="Cambria" w:hAnsi="Cambria"/>
          <w:sz w:val="32"/>
          <w:lang w:val="en-US"/>
        </w:rPr>
        <w:t>s, 1Is</w:t>
      </w:r>
      <w:bookmarkStart w:id="0" w:name="_GoBack"/>
      <w:bookmarkEnd w:id="0"/>
    </w:p>
    <w:p w:rsidR="00447C13" w:rsidRPr="00B41AE4" w:rsidRDefault="00447C13" w:rsidP="005B4897">
      <w:pPr>
        <w:jc w:val="center"/>
        <w:rPr>
          <w:b/>
          <w:sz w:val="32"/>
          <w:szCs w:val="32"/>
          <w:lang w:val="en-US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</w:r>
      <w:r w:rsidR="00B41AE4">
        <w:rPr>
          <w:rFonts w:ascii="Cambria" w:hAnsi="Cambria"/>
          <w:sz w:val="32"/>
        </w:rPr>
        <w:t>Servizi Sociali e Sanitari</w:t>
      </w: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</w:t>
      </w:r>
      <w:r w:rsidR="004B6259">
        <w:rPr>
          <w:b/>
          <w:sz w:val="32"/>
          <w:szCs w:val="32"/>
        </w:rPr>
        <w:t>2</w:t>
      </w:r>
      <w:r w:rsidR="004B4063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</w:t>
      </w:r>
      <w:r w:rsidR="00CB317C">
        <w:rPr>
          <w:b/>
          <w:sz w:val="32"/>
          <w:szCs w:val="32"/>
        </w:rPr>
        <w:t>2</w:t>
      </w:r>
      <w:r w:rsidR="004B4063">
        <w:rPr>
          <w:b/>
          <w:sz w:val="32"/>
          <w:szCs w:val="32"/>
        </w:rPr>
        <w:t>6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ASSE CULTURALE</w:t>
      </w:r>
      <w:r>
        <w:rPr>
          <w:b/>
          <w:sz w:val="32"/>
          <w:szCs w:val="32"/>
        </w:rPr>
        <w:t xml:space="preserve"> : </w:t>
      </w:r>
      <w:r w:rsidR="00FE7196" w:rsidRPr="00910D1D">
        <w:rPr>
          <w:rFonts w:ascii="Cambria" w:hAnsi="Cambria"/>
          <w:sz w:val="32"/>
        </w:rPr>
        <w:t>Scientifico Tecnologico</w:t>
      </w: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  <w:sz w:val="32"/>
          <w:szCs w:val="32"/>
        </w:rPr>
      </w:pPr>
    </w:p>
    <w:p w:rsidR="00447C13" w:rsidRDefault="00447C13" w:rsidP="005B4897">
      <w:pPr>
        <w:jc w:val="center"/>
        <w:rPr>
          <w:b/>
        </w:rPr>
      </w:pPr>
      <w:r w:rsidRPr="00001BBD">
        <w:rPr>
          <w:b/>
          <w:sz w:val="32"/>
          <w:szCs w:val="32"/>
        </w:rPr>
        <w:t>DISCIPLINA</w:t>
      </w:r>
      <w:r>
        <w:rPr>
          <w:b/>
          <w:sz w:val="32"/>
          <w:szCs w:val="32"/>
        </w:rPr>
        <w:t>:</w:t>
      </w:r>
      <w:r w:rsidR="00FE7196">
        <w:rPr>
          <w:b/>
          <w:sz w:val="32"/>
          <w:szCs w:val="32"/>
        </w:rPr>
        <w:t xml:space="preserve"> </w:t>
      </w:r>
      <w:r w:rsidR="00FE7196" w:rsidRPr="00910D1D">
        <w:rPr>
          <w:rFonts w:ascii="Cambria" w:hAnsi="Cambria"/>
          <w:sz w:val="32"/>
        </w:rPr>
        <w:t>Tecnologie dell’Informazione e della Comunicazione</w:t>
      </w: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dipartimento di </w:t>
      </w:r>
      <w:r w:rsidR="004B6259">
        <w:rPr>
          <w:b/>
          <w:sz w:val="32"/>
          <w:szCs w:val="32"/>
        </w:rPr>
        <w:t>TIC</w:t>
      </w:r>
    </w:p>
    <w:p w:rsidR="00447C13" w:rsidRDefault="00447C13" w:rsidP="005B4897">
      <w:pPr>
        <w:rPr>
          <w:b/>
          <w:sz w:val="32"/>
          <w:szCs w:val="32"/>
        </w:rPr>
      </w:pPr>
    </w:p>
    <w:p w:rsidR="00447C13" w:rsidRDefault="00447C13" w:rsidP="005B4897">
      <w:pPr>
        <w:rPr>
          <w:b/>
          <w:sz w:val="32"/>
          <w:szCs w:val="32"/>
        </w:rPr>
      </w:pPr>
    </w:p>
    <w:p w:rsidR="00CB317C" w:rsidRDefault="00CB317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00B3D" w:rsidRPr="00086953" w:rsidRDefault="00400B3D" w:rsidP="00400B3D">
      <w:pPr>
        <w:rPr>
          <w:b/>
        </w:rPr>
      </w:pPr>
      <w:r w:rsidRPr="009E4658">
        <w:rPr>
          <w:b/>
        </w:rPr>
        <w:lastRenderedPageBreak/>
        <w:t>UdA 1:</w:t>
      </w:r>
      <w:r>
        <w:rPr>
          <w:b/>
        </w:rPr>
        <w:t xml:space="preserve"> </w:t>
      </w:r>
      <w:r w:rsidRPr="00086953">
        <w:rPr>
          <w:b/>
        </w:rPr>
        <w:t>Concetti base di informatica</w:t>
      </w:r>
    </w:p>
    <w:p w:rsidR="00400B3D" w:rsidRPr="009E4658" w:rsidRDefault="00400B3D" w:rsidP="00400B3D">
      <w:pPr>
        <w:jc w:val="center"/>
      </w:pPr>
    </w:p>
    <w:p w:rsidR="00400B3D" w:rsidRPr="009E4658" w:rsidRDefault="00400B3D" w:rsidP="00400B3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2"/>
        <w:gridCol w:w="7116"/>
      </w:tblGrid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765BF" w:rsidRDefault="00400B3D" w:rsidP="00181217">
            <w:pPr>
              <w:rPr>
                <w:b/>
              </w:rPr>
            </w:pP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 xml:space="preserve">Progettare 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Risolvere problemi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 w:rsidR="008D5E35">
              <w:rPr>
                <w:b/>
              </w:rPr>
              <w:t xml:space="preserve"> / Capacità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Riconoscere e individuare i componenti di un computer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Riconoscere i tipi di software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Riconoscere</w:t>
            </w:r>
            <w:r>
              <w:rPr>
                <w:b/>
              </w:rPr>
              <w:t xml:space="preserve"> </w:t>
            </w:r>
            <w:r w:rsidR="007D7055">
              <w:rPr>
                <w:b/>
              </w:rPr>
              <w:t>i supporti di memorizzazione.</w:t>
            </w:r>
          </w:p>
        </w:tc>
      </w:tr>
      <w:tr w:rsidR="00400B3D" w:rsidRPr="00B765BF" w:rsidTr="00181217">
        <w:trPr>
          <w:trHeight w:val="106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Codifica delle Informazioni</w:t>
            </w:r>
            <w:r w:rsidR="008C1F9F">
              <w:rPr>
                <w:b/>
              </w:rPr>
              <w:t>.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Macchina di von Neumann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Cos’è un computer e come funziona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Principali tipi di memorie</w:t>
            </w:r>
            <w:r w:rsidR="008C1F9F">
              <w:rPr>
                <w:b/>
              </w:rPr>
              <w:t>.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Periferiche di Input e di Output</w:t>
            </w:r>
            <w:r w:rsidR="008C1F9F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97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Computer: concetti generali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I sistemi di numerazione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 xml:space="preserve">Codifica delle informazioni: dati, immagini e suoni 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Periferiche di Input e di Output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Supporti di memorizzazione di massa</w:t>
            </w:r>
          </w:p>
        </w:tc>
      </w:tr>
      <w:tr w:rsidR="00400B3D" w:rsidRPr="00B765BF" w:rsidTr="00181217">
        <w:trPr>
          <w:trHeight w:val="97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Trasformazione tra basi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Riconoscere e descrivere gli elementi Hardware e So</w:t>
            </w:r>
            <w:r w:rsidR="00070EBC">
              <w:rPr>
                <w:b/>
              </w:rPr>
              <w:t>f</w:t>
            </w:r>
            <w:r w:rsidRPr="00086953">
              <w:rPr>
                <w:b/>
              </w:rPr>
              <w:t xml:space="preserve">tware di un PC, le perifiche di input e di output 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B8183F" w:rsidP="00B8183F">
            <w:pPr>
              <w:jc w:val="both"/>
              <w:rPr>
                <w:b/>
              </w:rPr>
            </w:pPr>
            <w:r>
              <w:rPr>
                <w:b/>
              </w:rPr>
              <w:t>Settembre 2025 -</w:t>
            </w:r>
            <w:r w:rsidR="00400B3D" w:rsidRPr="00086953">
              <w:rPr>
                <w:b/>
              </w:rPr>
              <w:t xml:space="preserve"> </w:t>
            </w:r>
            <w:r w:rsidR="00400B3D">
              <w:rPr>
                <w:b/>
              </w:rPr>
              <w:t>Novembre</w:t>
            </w:r>
            <w:r w:rsidR="00400B3D" w:rsidRPr="00086953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Lezione Frontale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Lezione partecipata (Brainstorming)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Attività di laboratorio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Problem Solving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Libro di testo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 xml:space="preserve">Dispense 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 xml:space="preserve">Appunti </w:t>
            </w:r>
          </w:p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Sussidi audiovisivi ed informatici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1 prova strutturata</w:t>
            </w:r>
            <w:r w:rsidR="00792323">
              <w:rPr>
                <w:b/>
              </w:rPr>
              <w:t xml:space="preserve"> o aperta</w:t>
            </w:r>
            <w:r w:rsidRPr="00086953">
              <w:rPr>
                <w:b/>
              </w:rPr>
              <w:t xml:space="preserve"> e </w:t>
            </w:r>
            <w:r w:rsidR="00792323">
              <w:rPr>
                <w:b/>
              </w:rPr>
              <w:t xml:space="preserve">1 </w:t>
            </w:r>
            <w:r w:rsidRPr="00086953">
              <w:rPr>
                <w:b/>
              </w:rPr>
              <w:t>semistrutturata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086953" w:rsidRDefault="00400B3D" w:rsidP="00181217">
            <w:pPr>
              <w:jc w:val="both"/>
              <w:rPr>
                <w:b/>
              </w:rPr>
            </w:pPr>
            <w:r w:rsidRPr="00086953">
              <w:rPr>
                <w:b/>
              </w:rPr>
              <w:t>In itinere e individuale</w:t>
            </w:r>
          </w:p>
        </w:tc>
      </w:tr>
      <w:tr w:rsidR="00100933" w:rsidRPr="00B765BF" w:rsidTr="00181217">
        <w:tc>
          <w:tcPr>
            <w:tcW w:w="2518" w:type="dxa"/>
            <w:vAlign w:val="center"/>
          </w:tcPr>
          <w:p w:rsidR="00100933" w:rsidRPr="00B765BF" w:rsidRDefault="00100933" w:rsidP="0010093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100933" w:rsidRDefault="008C1F9F" w:rsidP="008C1F9F">
            <w:pPr>
              <w:jc w:val="both"/>
              <w:rPr>
                <w:b/>
              </w:rPr>
            </w:pPr>
            <w:r w:rsidRPr="00086953">
              <w:rPr>
                <w:b/>
              </w:rPr>
              <w:t>Codifica delle Informazioni</w:t>
            </w:r>
            <w:r>
              <w:rPr>
                <w:b/>
              </w:rPr>
              <w:t>.</w:t>
            </w:r>
          </w:p>
          <w:p w:rsidR="008C1F9F" w:rsidRDefault="008C1F9F" w:rsidP="008C1F9F">
            <w:pPr>
              <w:jc w:val="both"/>
              <w:rPr>
                <w:b/>
              </w:rPr>
            </w:pPr>
            <w:r w:rsidRPr="00086953">
              <w:rPr>
                <w:b/>
              </w:rPr>
              <w:t>Principali tipi di memorie</w:t>
            </w:r>
            <w:r>
              <w:rPr>
                <w:b/>
              </w:rPr>
              <w:t>.</w:t>
            </w:r>
          </w:p>
          <w:p w:rsidR="008C1F9F" w:rsidRDefault="008C1F9F" w:rsidP="008C1F9F">
            <w:pPr>
              <w:jc w:val="both"/>
              <w:rPr>
                <w:b/>
              </w:rPr>
            </w:pPr>
            <w:r w:rsidRPr="00086953">
              <w:rPr>
                <w:b/>
              </w:rPr>
              <w:t>Periferiche di Input e di Output</w:t>
            </w:r>
            <w:r>
              <w:rPr>
                <w:b/>
              </w:rPr>
              <w:t>.</w:t>
            </w:r>
          </w:p>
          <w:p w:rsidR="007D7055" w:rsidRPr="00B765BF" w:rsidRDefault="007D7055" w:rsidP="008C1F9F">
            <w:pPr>
              <w:jc w:val="both"/>
              <w:rPr>
                <w:b/>
              </w:rPr>
            </w:pPr>
            <w:r w:rsidRPr="00086953">
              <w:rPr>
                <w:b/>
              </w:rPr>
              <w:t>Riconoscere</w:t>
            </w:r>
            <w:r>
              <w:rPr>
                <w:b/>
              </w:rPr>
              <w:t xml:space="preserve"> i supporti di memorizzazione.</w:t>
            </w:r>
          </w:p>
        </w:tc>
      </w:tr>
    </w:tbl>
    <w:p w:rsidR="00400B3D" w:rsidRDefault="00400B3D" w:rsidP="00400B3D">
      <w:pPr>
        <w:rPr>
          <w:b/>
        </w:rPr>
      </w:pPr>
      <w:r>
        <w:rPr>
          <w:b/>
        </w:rPr>
        <w:br w:type="page"/>
      </w:r>
    </w:p>
    <w:p w:rsidR="00400B3D" w:rsidRPr="009E4658" w:rsidRDefault="00400B3D" w:rsidP="00400B3D">
      <w:r w:rsidRPr="009E4658">
        <w:rPr>
          <w:b/>
        </w:rPr>
        <w:lastRenderedPageBreak/>
        <w:t>UdA</w:t>
      </w:r>
      <w:r>
        <w:rPr>
          <w:b/>
        </w:rPr>
        <w:t>2</w:t>
      </w:r>
      <w:r w:rsidRPr="009E4658">
        <w:rPr>
          <w:b/>
        </w:rPr>
        <w:t>:</w:t>
      </w:r>
      <w:r>
        <w:rPr>
          <w:b/>
        </w:rPr>
        <w:t xml:space="preserve"> </w:t>
      </w:r>
      <w:r w:rsidRPr="00B95FAE">
        <w:rPr>
          <w:b/>
        </w:rPr>
        <w:t>Uso del computer e gestione dei file</w:t>
      </w:r>
    </w:p>
    <w:p w:rsidR="00400B3D" w:rsidRPr="009E4658" w:rsidRDefault="00400B3D" w:rsidP="00400B3D">
      <w:pPr>
        <w:jc w:val="center"/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4"/>
        <w:gridCol w:w="7260"/>
      </w:tblGrid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CompetenzaPECUP</w:t>
            </w:r>
            <w:r>
              <w:rPr>
                <w:b/>
              </w:rPr>
              <w:t xml:space="preserve">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765BF" w:rsidRDefault="00400B3D" w:rsidP="00181217">
            <w:pPr>
              <w:rPr>
                <w:b/>
              </w:rPr>
            </w:pP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Individuare collegamenti e relazioni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Agire</w:t>
            </w:r>
            <w:r>
              <w:rPr>
                <w:b/>
              </w:rPr>
              <w:t xml:space="preserve"> </w:t>
            </w:r>
            <w:r w:rsidRPr="00B95FAE">
              <w:rPr>
                <w:b/>
              </w:rPr>
              <w:t xml:space="preserve">in modo autonomo e responsabile 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Utilizzo in autonomia degli strumenti informatici per la realizzazione di manufatti finalizzati allo studio e alla correlazione con le altre discipline.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 w:rsidR="008D5E35">
              <w:rPr>
                <w:b/>
              </w:rPr>
              <w:t xml:space="preserve"> / Capacità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 xml:space="preserve">Distinguere </w:t>
            </w:r>
            <w:r w:rsidR="0093690A">
              <w:rPr>
                <w:b/>
              </w:rPr>
              <w:t>le differenti tipologie di file.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Distinguere, anche visivamente,  tra file e directory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Gestione di file e directory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Organizzare le directory in sotto directory</w:t>
            </w:r>
            <w:r w:rsidR="0093690A">
              <w:rPr>
                <w:b/>
              </w:rPr>
              <w:t>.</w:t>
            </w:r>
          </w:p>
          <w:p w:rsidR="00400B3D" w:rsidRPr="00B95FAE" w:rsidRDefault="0093690A" w:rsidP="00181217">
            <w:pPr>
              <w:rPr>
                <w:b/>
              </w:rPr>
            </w:pPr>
            <w:r>
              <w:rPr>
                <w:b/>
              </w:rPr>
              <w:t>Ricerca di file.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Comprimere e decomprimere file</w:t>
            </w:r>
            <w:r w:rsidR="0093690A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1067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Nozioni base di sistema operativo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Carat</w:t>
            </w:r>
            <w:r w:rsidR="0093690A">
              <w:rPr>
                <w:b/>
              </w:rPr>
              <w:t>teristiche e proprietà dei file.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Caratteristiche e proprietà delle directory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Concetto di compressione di un file</w:t>
            </w:r>
            <w:r w:rsidR="0093690A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977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Impostazioni di base del computer</w:t>
            </w:r>
            <w:r w:rsidR="0093690A">
              <w:rPr>
                <w:b/>
              </w:rPr>
              <w:t>.</w:t>
            </w:r>
            <w:r w:rsidRPr="00B95FAE">
              <w:rPr>
                <w:b/>
              </w:rPr>
              <w:t xml:space="preserve"> 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Elementi del desktop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I file e le cartelle</w:t>
            </w:r>
            <w:r w:rsidR="0093690A">
              <w:rPr>
                <w:b/>
              </w:rPr>
              <w:t>.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La gestione dei file e delle stampe</w:t>
            </w:r>
            <w:r w:rsidR="0093690A">
              <w:rPr>
                <w:b/>
              </w:rPr>
              <w:t>.</w:t>
            </w:r>
          </w:p>
          <w:p w:rsidR="00400B3D" w:rsidRPr="00B95FAE" w:rsidRDefault="0093690A" w:rsidP="00181217">
            <w:pPr>
              <w:rPr>
                <w:b/>
              </w:rPr>
            </w:pPr>
            <w:r>
              <w:rPr>
                <w:b/>
              </w:rPr>
              <w:t>La compressione dei file.</w:t>
            </w:r>
          </w:p>
        </w:tc>
      </w:tr>
      <w:tr w:rsidR="00400B3D" w:rsidRPr="00B765BF" w:rsidTr="00181217">
        <w:trPr>
          <w:trHeight w:val="664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Conoscere il funzionamento e le strutture principali del computer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Gestione delle cartelle e dei file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CB317C" w:rsidP="00B8183F">
            <w:pPr>
              <w:rPr>
                <w:b/>
              </w:rPr>
            </w:pPr>
            <w:r>
              <w:rPr>
                <w:b/>
              </w:rPr>
              <w:t>Novembre 202</w:t>
            </w:r>
            <w:r w:rsidR="00B8183F">
              <w:rPr>
                <w:b/>
              </w:rPr>
              <w:t>5</w:t>
            </w:r>
            <w:r w:rsidR="00400B3D" w:rsidRPr="00B95FAE">
              <w:rPr>
                <w:b/>
              </w:rPr>
              <w:t xml:space="preserve"> </w:t>
            </w:r>
            <w:r w:rsidR="00400B3D">
              <w:rPr>
                <w:b/>
              </w:rPr>
              <w:t>–</w:t>
            </w:r>
            <w:r w:rsidR="00400B3D" w:rsidRPr="00B95FAE">
              <w:rPr>
                <w:b/>
              </w:rPr>
              <w:t xml:space="preserve"> </w:t>
            </w:r>
            <w:r>
              <w:rPr>
                <w:b/>
              </w:rPr>
              <w:t>Dicembre 202</w:t>
            </w:r>
            <w:r w:rsidR="00B8183F">
              <w:rPr>
                <w:b/>
              </w:rPr>
              <w:t>5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Lezione Frontale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Lezione partecipata (Brainstorming)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Attività di laboratorio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Problem Solving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Libro di testo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 xml:space="preserve">Dispense 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 xml:space="preserve">Appunti </w:t>
            </w:r>
          </w:p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Sussidi audiovisivi ed informatici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547699">
            <w:pPr>
              <w:rPr>
                <w:b/>
              </w:rPr>
            </w:pPr>
            <w:r w:rsidRPr="00B95FAE">
              <w:rPr>
                <w:b/>
              </w:rPr>
              <w:t xml:space="preserve">1 prova </w:t>
            </w:r>
            <w:r w:rsidR="00547699">
              <w:rPr>
                <w:b/>
              </w:rPr>
              <w:t>pratica</w:t>
            </w:r>
            <w:r w:rsidR="00B8183F">
              <w:rPr>
                <w:b/>
              </w:rPr>
              <w:t xml:space="preserve"> osservativa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95FAE" w:rsidRDefault="00400B3D" w:rsidP="00181217">
            <w:pPr>
              <w:rPr>
                <w:b/>
              </w:rPr>
            </w:pPr>
            <w:r w:rsidRPr="00B95FAE">
              <w:rPr>
                <w:b/>
              </w:rPr>
              <w:t>In itinere e individuale</w:t>
            </w:r>
          </w:p>
        </w:tc>
      </w:tr>
      <w:tr w:rsidR="00100933" w:rsidRPr="00B765BF" w:rsidTr="00181217">
        <w:tc>
          <w:tcPr>
            <w:tcW w:w="2754" w:type="dxa"/>
            <w:vAlign w:val="center"/>
          </w:tcPr>
          <w:p w:rsidR="00100933" w:rsidRPr="00B765BF" w:rsidRDefault="00100933" w:rsidP="0010093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100933" w:rsidRDefault="00382A63" w:rsidP="00100933">
            <w:pPr>
              <w:rPr>
                <w:b/>
              </w:rPr>
            </w:pPr>
            <w:r w:rsidRPr="00B95FAE">
              <w:rPr>
                <w:b/>
              </w:rPr>
              <w:t>Struttura del sistema operativo</w:t>
            </w:r>
            <w:r>
              <w:rPr>
                <w:b/>
              </w:rPr>
              <w:t>.</w:t>
            </w:r>
          </w:p>
          <w:p w:rsidR="00382A63" w:rsidRPr="00B95FAE" w:rsidRDefault="00382A63" w:rsidP="00382A63">
            <w:pPr>
              <w:rPr>
                <w:b/>
              </w:rPr>
            </w:pPr>
            <w:r w:rsidRPr="00B95FAE">
              <w:rPr>
                <w:b/>
              </w:rPr>
              <w:t>Carat</w:t>
            </w:r>
            <w:r>
              <w:rPr>
                <w:b/>
              </w:rPr>
              <w:t>teristiche e proprietà dei file.</w:t>
            </w:r>
          </w:p>
          <w:p w:rsidR="00382A63" w:rsidRDefault="00382A63" w:rsidP="00100933">
            <w:pPr>
              <w:rPr>
                <w:b/>
              </w:rPr>
            </w:pPr>
            <w:r w:rsidRPr="00B95FAE">
              <w:rPr>
                <w:b/>
              </w:rPr>
              <w:t>Caratteristiche e proprietà delle directory</w:t>
            </w:r>
            <w:r>
              <w:rPr>
                <w:b/>
              </w:rPr>
              <w:t>.</w:t>
            </w:r>
          </w:p>
          <w:p w:rsidR="00EE51DA" w:rsidRPr="00B765BF" w:rsidRDefault="00EE51DA" w:rsidP="00100933">
            <w:pPr>
              <w:rPr>
                <w:b/>
              </w:rPr>
            </w:pPr>
            <w:r w:rsidRPr="00B95FAE">
              <w:rPr>
                <w:b/>
              </w:rPr>
              <w:t>Distinguere, anche visivamente,  tra file e directory</w:t>
            </w:r>
            <w:r>
              <w:rPr>
                <w:b/>
              </w:rPr>
              <w:t>.</w:t>
            </w:r>
          </w:p>
        </w:tc>
      </w:tr>
    </w:tbl>
    <w:p w:rsidR="00400B3D" w:rsidRDefault="00400B3D" w:rsidP="00400B3D">
      <w:pPr>
        <w:rPr>
          <w:b/>
        </w:rPr>
      </w:pPr>
    </w:p>
    <w:p w:rsidR="00400B3D" w:rsidRDefault="00400B3D" w:rsidP="00400B3D">
      <w:pPr>
        <w:rPr>
          <w:b/>
        </w:rPr>
      </w:pPr>
      <w:r>
        <w:rPr>
          <w:b/>
        </w:rPr>
        <w:br w:type="page"/>
      </w:r>
    </w:p>
    <w:p w:rsidR="00400B3D" w:rsidRPr="00B95FAE" w:rsidRDefault="00400B3D" w:rsidP="00400B3D">
      <w:pPr>
        <w:rPr>
          <w:b/>
        </w:rPr>
      </w:pPr>
      <w:r w:rsidRPr="009E4658">
        <w:rPr>
          <w:b/>
        </w:rPr>
        <w:lastRenderedPageBreak/>
        <w:t>UdA</w:t>
      </w:r>
      <w:r>
        <w:rPr>
          <w:b/>
        </w:rPr>
        <w:t>3</w:t>
      </w:r>
      <w:r w:rsidRPr="009E4658">
        <w:rPr>
          <w:b/>
        </w:rPr>
        <w:t>:</w:t>
      </w:r>
      <w:r>
        <w:rPr>
          <w:b/>
        </w:rPr>
        <w:t xml:space="preserve"> </w:t>
      </w:r>
      <w:r>
        <w:t xml:space="preserve"> </w:t>
      </w:r>
      <w:r w:rsidRPr="00B95FAE">
        <w:rPr>
          <w:b/>
        </w:rPr>
        <w:t>Scrivere un testo con il computer</w:t>
      </w:r>
    </w:p>
    <w:p w:rsidR="00400B3D" w:rsidRPr="009E4658" w:rsidRDefault="00400B3D" w:rsidP="00400B3D">
      <w:pPr>
        <w:jc w:val="center"/>
        <w:rPr>
          <w:b/>
        </w:rPr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4"/>
        <w:gridCol w:w="7260"/>
      </w:tblGrid>
      <w:tr w:rsidR="00400B3D" w:rsidRPr="00B765BF" w:rsidTr="00181217">
        <w:tc>
          <w:tcPr>
            <w:tcW w:w="2754" w:type="dxa"/>
          </w:tcPr>
          <w:p w:rsidR="00400B3D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CompetenzaPECUP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(1) 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765BF" w:rsidRDefault="00400B3D" w:rsidP="00181217">
            <w:pPr>
              <w:rPr>
                <w:b/>
              </w:rPr>
            </w:pP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Risolvere problemi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Agire in modo autonomo e responsabile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Utilizzare e produrre testi multimediali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Creare, comporre e impaginare un testo in modo personale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Presentare in modo corretto e ordinato il lavoro prodotto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 w:rsidR="008D5E35">
              <w:rPr>
                <w:b/>
              </w:rPr>
              <w:t xml:space="preserve"> / Capacità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Scrivere e salvare documenti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Correggere e modificare testi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Applicare le principali formattazioni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Inserire e disporre immagini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Creare e disegnare tabelle</w:t>
            </w:r>
            <w:r w:rsidR="000D7D40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1067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Il programma di videoscrittura Microsoft Word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Principali elementi di un documento</w:t>
            </w:r>
            <w:r w:rsidR="000D7D40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Principali strumenti di formattazione e di grafica</w:t>
            </w:r>
            <w:r w:rsidR="000D7D40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977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Conoscere Word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Creare, correggere, modificare un testo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Impaginare un documento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Oggetti grafici e immagini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Formattare il testo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Le tabelle</w:t>
            </w:r>
          </w:p>
        </w:tc>
      </w:tr>
      <w:tr w:rsidR="00400B3D" w:rsidRPr="00B765BF" w:rsidTr="00181217">
        <w:trPr>
          <w:trHeight w:val="977"/>
        </w:trPr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00B3D" w:rsidRPr="009437A2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Produrre un testo seguendo le specifiche di formattazione richieste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AB2F3D" w:rsidP="00B8183F">
            <w:pPr>
              <w:rPr>
                <w:b/>
              </w:rPr>
            </w:pPr>
            <w:r>
              <w:rPr>
                <w:b/>
              </w:rPr>
              <w:t>Novembre</w:t>
            </w:r>
            <w:r w:rsidR="00CB317C">
              <w:rPr>
                <w:b/>
              </w:rPr>
              <w:t xml:space="preserve"> 202</w:t>
            </w:r>
            <w:r w:rsidR="00B8183F">
              <w:rPr>
                <w:b/>
              </w:rPr>
              <w:t>5 – Gennaio 2026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Lezione Frontale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Lezione partecipata (Brainstorming)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Attività di laboratorio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Problem Solving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Libro di testo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Dispense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Appunti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Sussidi audiovisivi ed informatici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F20F83">
            <w:pPr>
              <w:rPr>
                <w:b/>
              </w:rPr>
            </w:pPr>
            <w:r w:rsidRPr="00F40539">
              <w:rPr>
                <w:b/>
              </w:rPr>
              <w:t xml:space="preserve">1 prova </w:t>
            </w:r>
            <w:r w:rsidR="00F20F83">
              <w:rPr>
                <w:b/>
              </w:rPr>
              <w:t>pratica</w:t>
            </w:r>
            <w:r w:rsidRPr="00F40539">
              <w:rPr>
                <w:b/>
              </w:rPr>
              <w:t xml:space="preserve"> </w:t>
            </w:r>
            <w:r w:rsidR="00F20F83">
              <w:rPr>
                <w:b/>
              </w:rPr>
              <w:t>o</w:t>
            </w:r>
            <w:r w:rsidRPr="00F40539">
              <w:rPr>
                <w:b/>
              </w:rPr>
              <w:t xml:space="preserve"> semistrutturata</w:t>
            </w:r>
          </w:p>
        </w:tc>
      </w:tr>
      <w:tr w:rsidR="00400B3D" w:rsidRPr="00B765BF" w:rsidTr="00181217">
        <w:tc>
          <w:tcPr>
            <w:tcW w:w="2754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In itinere e individuale</w:t>
            </w:r>
          </w:p>
        </w:tc>
      </w:tr>
      <w:tr w:rsidR="00100933" w:rsidRPr="00B765BF" w:rsidTr="00181217">
        <w:tc>
          <w:tcPr>
            <w:tcW w:w="2754" w:type="dxa"/>
            <w:vAlign w:val="center"/>
          </w:tcPr>
          <w:p w:rsidR="00100933" w:rsidRPr="00B765BF" w:rsidRDefault="00100933" w:rsidP="0010093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333C04" w:rsidRPr="00F40539" w:rsidRDefault="00333C04" w:rsidP="00333C04">
            <w:pPr>
              <w:rPr>
                <w:b/>
              </w:rPr>
            </w:pPr>
            <w:r w:rsidRPr="00F40539">
              <w:rPr>
                <w:b/>
              </w:rPr>
              <w:t>Il programma di videoscrittura Microsoft Word</w:t>
            </w:r>
            <w:r>
              <w:rPr>
                <w:b/>
              </w:rPr>
              <w:t>.</w:t>
            </w:r>
          </w:p>
          <w:p w:rsidR="00333C04" w:rsidRPr="00F40539" w:rsidRDefault="00333C04" w:rsidP="00333C04">
            <w:pPr>
              <w:rPr>
                <w:b/>
              </w:rPr>
            </w:pPr>
            <w:r w:rsidRPr="00F40539">
              <w:rPr>
                <w:b/>
              </w:rPr>
              <w:t>Principali elementi di un documento</w:t>
            </w:r>
            <w:r>
              <w:rPr>
                <w:b/>
              </w:rPr>
              <w:t>.</w:t>
            </w:r>
          </w:p>
          <w:p w:rsidR="00100933" w:rsidRDefault="00333C04" w:rsidP="00333C04">
            <w:pPr>
              <w:rPr>
                <w:b/>
              </w:rPr>
            </w:pPr>
            <w:r w:rsidRPr="00F40539">
              <w:rPr>
                <w:b/>
              </w:rPr>
              <w:t>Principali strumenti di formattazione e di grafica</w:t>
            </w:r>
            <w:r>
              <w:rPr>
                <w:b/>
              </w:rPr>
              <w:t>.</w:t>
            </w:r>
          </w:p>
          <w:p w:rsidR="00333C04" w:rsidRDefault="000D7D40" w:rsidP="00333C04">
            <w:pPr>
              <w:rPr>
                <w:b/>
              </w:rPr>
            </w:pPr>
            <w:r w:rsidRPr="00F40539">
              <w:rPr>
                <w:b/>
              </w:rPr>
              <w:t>Correggere e modificare testi</w:t>
            </w:r>
            <w:r>
              <w:rPr>
                <w:b/>
              </w:rPr>
              <w:t>.</w:t>
            </w:r>
          </w:p>
          <w:p w:rsidR="000D7D40" w:rsidRPr="00B765BF" w:rsidRDefault="000D7D40" w:rsidP="00333C04">
            <w:pPr>
              <w:rPr>
                <w:b/>
              </w:rPr>
            </w:pPr>
            <w:r w:rsidRPr="00F40539">
              <w:rPr>
                <w:b/>
              </w:rPr>
              <w:t>Creare e disegnare tabelle</w:t>
            </w:r>
            <w:r>
              <w:rPr>
                <w:b/>
              </w:rPr>
              <w:t>.</w:t>
            </w:r>
          </w:p>
        </w:tc>
      </w:tr>
    </w:tbl>
    <w:p w:rsidR="00400B3D" w:rsidRDefault="00400B3D" w:rsidP="00400B3D">
      <w:pPr>
        <w:rPr>
          <w:b/>
        </w:rPr>
      </w:pPr>
      <w:r>
        <w:rPr>
          <w:b/>
        </w:rPr>
        <w:br w:type="page"/>
      </w:r>
    </w:p>
    <w:p w:rsidR="00CB317C" w:rsidRPr="00F40539" w:rsidRDefault="00CB317C" w:rsidP="00CB317C">
      <w:pPr>
        <w:rPr>
          <w:b/>
        </w:rPr>
      </w:pPr>
      <w:r w:rsidRPr="009E4658">
        <w:rPr>
          <w:b/>
        </w:rPr>
        <w:lastRenderedPageBreak/>
        <w:t>UdA</w:t>
      </w:r>
      <w:r w:rsidR="00B8183F">
        <w:rPr>
          <w:b/>
        </w:rPr>
        <w:t>4</w:t>
      </w:r>
      <w:r>
        <w:rPr>
          <w:b/>
        </w:rPr>
        <w:t xml:space="preserve">: </w:t>
      </w:r>
      <w:r w:rsidRPr="00F40539">
        <w:rPr>
          <w:b/>
        </w:rPr>
        <w:t>Elaborare informazioni con un foglio elettronico</w:t>
      </w:r>
    </w:p>
    <w:p w:rsidR="00CB317C" w:rsidRPr="009E4658" w:rsidRDefault="00CB317C" w:rsidP="00CB317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2"/>
        <w:gridCol w:w="7116"/>
      </w:tblGrid>
      <w:tr w:rsidR="00CB317C" w:rsidRPr="00F40539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F40539">
              <w:rPr>
                <w:b/>
              </w:rPr>
              <w:t xml:space="preserve">(1) 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B765BF" w:rsidRDefault="00CB317C" w:rsidP="001E5DF3">
            <w:pPr>
              <w:rPr>
                <w:b/>
              </w:rPr>
            </w:pP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 xml:space="preserve">Risolvere problemi 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Acquisire ed interpretare l’informazione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Competenza</w:t>
            </w:r>
            <w:r>
              <w:rPr>
                <w:b/>
              </w:rPr>
              <w:t xml:space="preserve"> </w:t>
            </w:r>
            <w:r w:rsidRPr="00B765BF">
              <w:rPr>
                <w:b/>
              </w:rPr>
              <w:t>/</w:t>
            </w:r>
            <w:r>
              <w:rPr>
                <w:b/>
              </w:rPr>
              <w:t xml:space="preserve"> Traguardi</w:t>
            </w: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Affrontare l’analisi di problemi matematici e pervenire alla soluzione utilizzando gli strumenti di calcolo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>
              <w:rPr>
                <w:b/>
              </w:rPr>
              <w:t xml:space="preserve"> / Capacità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Inserire dati nel foglio elettronico applicando i formati adatti.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Eseguire i calcoli con i principali operatori del foglio elettronico.</w:t>
            </w:r>
            <w:r>
              <w:rPr>
                <w:b/>
              </w:rPr>
              <w:t xml:space="preserve"> 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Creare grafici attinenti al tipo di dati da rappresentare.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Utilizzare funzioni logiche, matematiche e statistiche</w:t>
            </w:r>
          </w:p>
        </w:tc>
      </w:tr>
      <w:tr w:rsidR="00CB317C" w:rsidRPr="00B765BF" w:rsidTr="001E5DF3">
        <w:trPr>
          <w:trHeight w:val="1067"/>
        </w:trPr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Foglio elettronico e i suoi strumenti di base.</w:t>
            </w:r>
            <w:r>
              <w:rPr>
                <w:b/>
              </w:rPr>
              <w:t xml:space="preserve"> 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Strumenti per creare grafici.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Funzioni principali del foglio elettronico</w:t>
            </w:r>
            <w:r>
              <w:rPr>
                <w:b/>
              </w:rPr>
              <w:t xml:space="preserve">. </w:t>
            </w:r>
          </w:p>
        </w:tc>
      </w:tr>
      <w:tr w:rsidR="00CB317C" w:rsidRPr="00B765BF" w:rsidTr="001E5DF3">
        <w:trPr>
          <w:trHeight w:val="977"/>
        </w:trPr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Operazioni con Excel.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Modificare dati di un foglio di lavoro Excel.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Calcoli e formule.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Lavorare con le funzioni.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Ordinare e formattare i dati.</w:t>
            </w:r>
          </w:p>
          <w:p w:rsidR="00CB317C" w:rsidRPr="00F40539" w:rsidRDefault="00CB317C" w:rsidP="001E5DF3">
            <w:pPr>
              <w:rPr>
                <w:b/>
              </w:rPr>
            </w:pPr>
          </w:p>
        </w:tc>
      </w:tr>
      <w:tr w:rsidR="00CB317C" w:rsidRPr="00B765BF" w:rsidTr="001E5DF3">
        <w:trPr>
          <w:trHeight w:val="977"/>
        </w:trPr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Risolvere semplici problemi matematici utilizzando calcoli e formule con un foglio di lavoro</w:t>
            </w:r>
            <w:r w:rsidRPr="00F40539">
              <w:rPr>
                <w:b/>
              </w:rPr>
              <w:tab/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A152E1" w:rsidP="00B8183F">
            <w:pPr>
              <w:rPr>
                <w:b/>
              </w:rPr>
            </w:pPr>
            <w:r>
              <w:rPr>
                <w:b/>
              </w:rPr>
              <w:t>Febbraio 202</w:t>
            </w:r>
            <w:r w:rsidR="00B8183F">
              <w:rPr>
                <w:b/>
              </w:rPr>
              <w:t>6 – Aprile 2026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Lezione Frontale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Lezione partecipata (Brainstorming)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Attività di laboratorio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Problem Solving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Libro di testo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 xml:space="preserve">Dispense 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 xml:space="preserve">Appunti 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Sussidi audiovisivi ed informatici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</w:p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Verifiche </w:t>
            </w:r>
            <w:r w:rsidRPr="00B765BF">
              <w:rPr>
                <w:b/>
                <w:sz w:val="20"/>
              </w:rPr>
              <w:t>(7)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B8183F">
            <w:pPr>
              <w:rPr>
                <w:b/>
              </w:rPr>
            </w:pPr>
            <w:r w:rsidRPr="00F40539">
              <w:rPr>
                <w:b/>
              </w:rPr>
              <w:t xml:space="preserve">1 prova </w:t>
            </w:r>
            <w:r w:rsidR="00B8183F">
              <w:rPr>
                <w:b/>
              </w:rPr>
              <w:t>pratica</w:t>
            </w:r>
            <w:r w:rsidRPr="00F40539">
              <w:rPr>
                <w:b/>
              </w:rPr>
              <w:t xml:space="preserve"> </w:t>
            </w:r>
            <w:r w:rsidR="00B8183F">
              <w:rPr>
                <w:b/>
              </w:rPr>
              <w:t>o</w:t>
            </w:r>
            <w:r w:rsidRPr="00F40539">
              <w:rPr>
                <w:b/>
              </w:rPr>
              <w:t xml:space="preserve"> semistrutturata</w:t>
            </w:r>
          </w:p>
        </w:tc>
      </w:tr>
      <w:tr w:rsidR="00CB317C" w:rsidRPr="00B765BF" w:rsidTr="001E5DF3">
        <w:tc>
          <w:tcPr>
            <w:tcW w:w="2518" w:type="dxa"/>
          </w:tcPr>
          <w:p w:rsidR="00CB317C" w:rsidRPr="00B765BF" w:rsidRDefault="00CB317C" w:rsidP="001E5DF3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  <w:tc>
          <w:tcPr>
            <w:tcW w:w="7260" w:type="dxa"/>
          </w:tcPr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In itinere e individuale</w:t>
            </w:r>
          </w:p>
        </w:tc>
      </w:tr>
      <w:tr w:rsidR="00CB317C" w:rsidRPr="00B765BF" w:rsidTr="001E5DF3">
        <w:tc>
          <w:tcPr>
            <w:tcW w:w="2518" w:type="dxa"/>
            <w:vAlign w:val="center"/>
          </w:tcPr>
          <w:p w:rsidR="00CB317C" w:rsidRPr="00B765BF" w:rsidRDefault="00CB317C" w:rsidP="001E5DF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CB317C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Funzioni principali del foglio elettronico</w:t>
            </w:r>
            <w:r>
              <w:rPr>
                <w:b/>
              </w:rPr>
              <w:t xml:space="preserve">. </w:t>
            </w:r>
          </w:p>
          <w:p w:rsidR="00CB317C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Foglio elettronico e i suoi strumenti di base.</w:t>
            </w:r>
          </w:p>
          <w:p w:rsidR="00CB317C" w:rsidRPr="00F40539" w:rsidRDefault="00CB317C" w:rsidP="001E5DF3">
            <w:pPr>
              <w:rPr>
                <w:b/>
              </w:rPr>
            </w:pPr>
            <w:r w:rsidRPr="00F40539">
              <w:rPr>
                <w:b/>
              </w:rPr>
              <w:t>Eseguire i calcoli con i principali operatori del foglio elettronico.</w:t>
            </w:r>
            <w:r>
              <w:rPr>
                <w:b/>
              </w:rPr>
              <w:t xml:space="preserve"> </w:t>
            </w:r>
          </w:p>
          <w:p w:rsidR="00CB317C" w:rsidRPr="00B765BF" w:rsidRDefault="00CB317C" w:rsidP="001E5DF3">
            <w:pPr>
              <w:rPr>
                <w:b/>
              </w:rPr>
            </w:pPr>
          </w:p>
        </w:tc>
      </w:tr>
    </w:tbl>
    <w:p w:rsidR="00CB317C" w:rsidRDefault="00CB317C" w:rsidP="00CB317C">
      <w:pPr>
        <w:rPr>
          <w:b/>
        </w:rPr>
      </w:pPr>
    </w:p>
    <w:p w:rsidR="00CB317C" w:rsidRDefault="00CB317C">
      <w:pPr>
        <w:rPr>
          <w:b/>
        </w:rPr>
      </w:pPr>
      <w:r>
        <w:rPr>
          <w:b/>
        </w:rPr>
        <w:br w:type="page"/>
      </w:r>
    </w:p>
    <w:p w:rsidR="00CB317C" w:rsidRDefault="00CB317C" w:rsidP="00400B3D">
      <w:pPr>
        <w:rPr>
          <w:b/>
        </w:rPr>
      </w:pPr>
    </w:p>
    <w:p w:rsidR="00400B3D" w:rsidRPr="00F40539" w:rsidRDefault="00400B3D" w:rsidP="00400B3D">
      <w:pPr>
        <w:rPr>
          <w:b/>
        </w:rPr>
      </w:pPr>
      <w:r>
        <w:rPr>
          <w:b/>
        </w:rPr>
        <w:t>UdA</w:t>
      </w:r>
      <w:r w:rsidR="00B8183F">
        <w:rPr>
          <w:b/>
        </w:rPr>
        <w:t>5</w:t>
      </w:r>
      <w:r w:rsidRPr="009E4658">
        <w:rPr>
          <w:b/>
        </w:rPr>
        <w:t>:</w:t>
      </w:r>
      <w:r>
        <w:rPr>
          <w:b/>
        </w:rPr>
        <w:t xml:space="preserve"> </w:t>
      </w:r>
      <w:r w:rsidRPr="00F40539">
        <w:rPr>
          <w:b/>
        </w:rPr>
        <w:t>Strumenti di presentazione e gestione della conoscenza</w:t>
      </w:r>
    </w:p>
    <w:p w:rsidR="00400B3D" w:rsidRPr="009E4658" w:rsidRDefault="00400B3D" w:rsidP="00400B3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2"/>
        <w:gridCol w:w="7116"/>
      </w:tblGrid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CompetenzaPECUP    </w:t>
            </w:r>
            <w:r w:rsidRPr="00B765BF">
              <w:rPr>
                <w:b/>
                <w:sz w:val="20"/>
              </w:rPr>
              <w:t xml:space="preserve">(1) 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B765BF" w:rsidRDefault="00400B3D" w:rsidP="00181217">
            <w:pPr>
              <w:rPr>
                <w:b/>
              </w:rPr>
            </w:pP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 chiave di cittadinanza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Progettare 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Comunicare</w:t>
            </w:r>
            <w:r>
              <w:rPr>
                <w:b/>
              </w:rPr>
              <w:t xml:space="preserve"> 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Competenza/e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Disciplinare/i</w:t>
            </w: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intermedie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Organizzare e sintetizzare in modo chiaro le informazioni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Scegliere lo strumento più adatto per organizzare e rappresentare le conoscenze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Abilità</w:t>
            </w:r>
            <w:r w:rsidR="008D5E35">
              <w:rPr>
                <w:b/>
              </w:rPr>
              <w:t xml:space="preserve"> / Capacità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Usare PowerPoint per creare presentazioni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Personalizzare le presentazioni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Inserire animazioni e transizioni nelle presentazioni</w:t>
            </w:r>
          </w:p>
        </w:tc>
      </w:tr>
      <w:tr w:rsidR="00400B3D" w:rsidRPr="00B765BF" w:rsidTr="00181217">
        <w:trPr>
          <w:trHeight w:val="106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Conoscenze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PowerPoint come strumento per realizzare presentazioni</w:t>
            </w:r>
            <w:r w:rsidR="00333C04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Elementi di una presentazione: diapositive, testi, immagini, grafici, filmati e suoni</w:t>
            </w:r>
            <w:r w:rsidR="00333C04">
              <w:rPr>
                <w:b/>
              </w:rPr>
              <w:t>.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Animazioni e transizioni</w:t>
            </w:r>
            <w:r w:rsidR="00333C04">
              <w:rPr>
                <w:b/>
              </w:rPr>
              <w:t>.</w:t>
            </w:r>
          </w:p>
        </w:tc>
      </w:tr>
      <w:tr w:rsidR="00400B3D" w:rsidRPr="00B765BF" w:rsidTr="00181217">
        <w:trPr>
          <w:trHeight w:val="97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Contenuti </w:t>
            </w:r>
            <w:r w:rsidRPr="00B765BF">
              <w:rPr>
                <w:b/>
                <w:sz w:val="20"/>
              </w:rPr>
              <w:t>(4)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Introduzione PowerPoint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Creare una presentazione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Grafici e oggetti in una presentazione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Personalizzare una presentazione</w:t>
            </w:r>
          </w:p>
        </w:tc>
      </w:tr>
      <w:tr w:rsidR="00400B3D" w:rsidRPr="00B765BF" w:rsidTr="00181217">
        <w:trPr>
          <w:trHeight w:val="977"/>
        </w:trPr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Creare una presentazione e personalizzarla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8113D5" w:rsidP="00B8183F">
            <w:pPr>
              <w:rPr>
                <w:b/>
              </w:rPr>
            </w:pPr>
            <w:r>
              <w:rPr>
                <w:b/>
              </w:rPr>
              <w:t>Aprile 202</w:t>
            </w:r>
            <w:r w:rsidR="00B8183F">
              <w:rPr>
                <w:b/>
              </w:rPr>
              <w:t>6</w:t>
            </w:r>
            <w:r w:rsidR="00400B3D" w:rsidRPr="00F40539">
              <w:rPr>
                <w:b/>
              </w:rPr>
              <w:t xml:space="preserve"> </w:t>
            </w:r>
            <w:r w:rsidR="00400B3D">
              <w:rPr>
                <w:b/>
              </w:rPr>
              <w:t>–</w:t>
            </w:r>
            <w:r w:rsidR="00400B3D" w:rsidRPr="00F40539">
              <w:rPr>
                <w:b/>
              </w:rPr>
              <w:t xml:space="preserve"> </w:t>
            </w:r>
            <w:r w:rsidR="00CB317C">
              <w:rPr>
                <w:b/>
              </w:rPr>
              <w:t>Maggio</w:t>
            </w:r>
            <w:r w:rsidR="00400B3D">
              <w:rPr>
                <w:b/>
              </w:rPr>
              <w:t xml:space="preserve"> </w:t>
            </w:r>
            <w:r w:rsidR="00400B3D" w:rsidRPr="00F40539">
              <w:rPr>
                <w:b/>
              </w:rPr>
              <w:t>202</w:t>
            </w:r>
            <w:r w:rsidR="00B8183F">
              <w:rPr>
                <w:b/>
              </w:rPr>
              <w:t>6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Lezione Frontale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Lezione partecipata (Brainstorming)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Attività di laboratorio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Problem Solving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>Materiali,Strumenti e sussidi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Libro di testo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Dispense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 xml:space="preserve">Appunti </w:t>
            </w:r>
          </w:p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Sussidi audiovisivi ed informatici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B8183F">
            <w:pPr>
              <w:rPr>
                <w:b/>
              </w:rPr>
            </w:pPr>
            <w:r w:rsidRPr="00F40539">
              <w:rPr>
                <w:b/>
              </w:rPr>
              <w:t xml:space="preserve">1 prova </w:t>
            </w:r>
            <w:r w:rsidR="00B8183F">
              <w:rPr>
                <w:b/>
              </w:rPr>
              <w:t>pratica</w:t>
            </w:r>
          </w:p>
        </w:tc>
      </w:tr>
      <w:tr w:rsidR="00400B3D" w:rsidRPr="00B765BF" w:rsidTr="00181217">
        <w:tc>
          <w:tcPr>
            <w:tcW w:w="2518" w:type="dxa"/>
          </w:tcPr>
          <w:p w:rsidR="00400B3D" w:rsidRPr="00B765BF" w:rsidRDefault="00400B3D" w:rsidP="00181217">
            <w:pPr>
              <w:rPr>
                <w:b/>
              </w:rPr>
            </w:pPr>
          </w:p>
          <w:p w:rsidR="00400B3D" w:rsidRPr="00B765BF" w:rsidRDefault="00400B3D" w:rsidP="00181217">
            <w:pPr>
              <w:rPr>
                <w:b/>
              </w:rPr>
            </w:pPr>
            <w:r w:rsidRPr="00B765BF">
              <w:rPr>
                <w:b/>
              </w:rPr>
              <w:t xml:space="preserve">Recupero : modalità e tempi </w:t>
            </w:r>
            <w:r w:rsidRPr="00B765BF">
              <w:rPr>
                <w:b/>
                <w:sz w:val="20"/>
              </w:rPr>
              <w:t>(9)</w:t>
            </w:r>
          </w:p>
          <w:p w:rsidR="00400B3D" w:rsidRPr="00B765BF" w:rsidRDefault="00400B3D" w:rsidP="00181217">
            <w:pPr>
              <w:rPr>
                <w:b/>
              </w:rPr>
            </w:pPr>
          </w:p>
        </w:tc>
        <w:tc>
          <w:tcPr>
            <w:tcW w:w="7260" w:type="dxa"/>
          </w:tcPr>
          <w:p w:rsidR="00400B3D" w:rsidRPr="00F40539" w:rsidRDefault="00400B3D" w:rsidP="00181217">
            <w:pPr>
              <w:rPr>
                <w:b/>
              </w:rPr>
            </w:pPr>
            <w:r w:rsidRPr="00F40539">
              <w:rPr>
                <w:b/>
              </w:rPr>
              <w:t>In itinere e individuale</w:t>
            </w:r>
          </w:p>
        </w:tc>
      </w:tr>
      <w:tr w:rsidR="00100933" w:rsidRPr="00B765BF" w:rsidTr="00181217">
        <w:tc>
          <w:tcPr>
            <w:tcW w:w="2518" w:type="dxa"/>
            <w:vAlign w:val="center"/>
          </w:tcPr>
          <w:p w:rsidR="00100933" w:rsidRPr="00B765BF" w:rsidRDefault="00100933" w:rsidP="00100933">
            <w:pPr>
              <w:rPr>
                <w:b/>
              </w:rPr>
            </w:pPr>
            <w:r>
              <w:rPr>
                <w:b/>
              </w:rPr>
              <w:t>Obiettivi Minimi</w:t>
            </w:r>
            <w:r w:rsidRPr="00B765BF">
              <w:rPr>
                <w:b/>
              </w:rPr>
              <w:t xml:space="preserve"> </w:t>
            </w:r>
          </w:p>
        </w:tc>
        <w:tc>
          <w:tcPr>
            <w:tcW w:w="7260" w:type="dxa"/>
          </w:tcPr>
          <w:p w:rsidR="001C0B62" w:rsidRPr="00F40539" w:rsidRDefault="001C0B62" w:rsidP="001C0B62">
            <w:pPr>
              <w:rPr>
                <w:b/>
              </w:rPr>
            </w:pPr>
            <w:r w:rsidRPr="00F40539">
              <w:rPr>
                <w:b/>
              </w:rPr>
              <w:t>PowerPoint come strumento per realizzare presentazioni</w:t>
            </w:r>
            <w:r>
              <w:rPr>
                <w:b/>
              </w:rPr>
              <w:t xml:space="preserve"> .</w:t>
            </w:r>
          </w:p>
          <w:p w:rsidR="00100933" w:rsidRPr="00B765BF" w:rsidRDefault="001C0B62" w:rsidP="001C0B62">
            <w:pPr>
              <w:rPr>
                <w:b/>
              </w:rPr>
            </w:pPr>
            <w:r w:rsidRPr="00F40539">
              <w:rPr>
                <w:b/>
              </w:rPr>
              <w:t>Elementi di una presentazione: diapositive, testi, immagini, grafici, filmati e suoni</w:t>
            </w:r>
            <w:r>
              <w:rPr>
                <w:b/>
              </w:rPr>
              <w:t>.</w:t>
            </w:r>
          </w:p>
        </w:tc>
      </w:tr>
    </w:tbl>
    <w:p w:rsidR="00400B3D" w:rsidRDefault="00400B3D" w:rsidP="00400B3D">
      <w:pPr>
        <w:rPr>
          <w:b/>
        </w:rPr>
      </w:pPr>
    </w:p>
    <w:p w:rsidR="00400B3D" w:rsidRDefault="00400B3D" w:rsidP="00400B3D">
      <w:pPr>
        <w:rPr>
          <w:b/>
        </w:rPr>
      </w:pPr>
    </w:p>
    <w:p w:rsidR="009D6961" w:rsidRDefault="00EB2BEC" w:rsidP="00400B3D">
      <w:pPr>
        <w:rPr>
          <w:b/>
        </w:rPr>
      </w:pPr>
      <w:r>
        <w:rPr>
          <w:b/>
        </w:rPr>
        <w:t xml:space="preserve">Data: </w:t>
      </w:r>
      <w:r w:rsidR="00B8183F">
        <w:rPr>
          <w:b/>
        </w:rPr>
        <w:t>09/09/2025</w:t>
      </w:r>
      <w:r w:rsidR="00400B3D">
        <w:rPr>
          <w:b/>
        </w:rPr>
        <w:tab/>
      </w:r>
      <w:r w:rsidR="00400B3D">
        <w:rPr>
          <w:b/>
        </w:rPr>
        <w:tab/>
      </w:r>
      <w:r w:rsidR="00400B3D">
        <w:rPr>
          <w:b/>
        </w:rPr>
        <w:tab/>
      </w:r>
      <w:r w:rsidR="00400B3D">
        <w:rPr>
          <w:b/>
        </w:rPr>
        <w:tab/>
      </w:r>
      <w:r w:rsidR="00400B3D">
        <w:rPr>
          <w:b/>
        </w:rPr>
        <w:tab/>
      </w:r>
      <w:r w:rsidR="00400B3D">
        <w:rPr>
          <w:b/>
        </w:rPr>
        <w:tab/>
      </w:r>
      <w:r w:rsidR="00400B3D">
        <w:rPr>
          <w:b/>
        </w:rPr>
        <w:tab/>
        <w:t>Il Referente di Dipartimento</w:t>
      </w:r>
    </w:p>
    <w:sectPr w:rsidR="009D6961" w:rsidSect="006B5F8B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DFD" w:rsidRDefault="00F17DFD" w:rsidP="00863DB0">
      <w:r>
        <w:separator/>
      </w:r>
    </w:p>
  </w:endnote>
  <w:endnote w:type="continuationSeparator" w:id="0">
    <w:p w:rsidR="00F17DFD" w:rsidRDefault="00F17DFD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Pr="005B4897" w:rsidRDefault="00447C13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>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41AE4">
      <w:rPr>
        <w:rFonts w:ascii="Times New Roman" w:hAnsi="Times New Roman" w:cs="Times New Roman"/>
        <w:noProof/>
        <w:sz w:val="16"/>
        <w:szCs w:val="16"/>
        <w:lang w:eastAsia="it-IT"/>
      </w:rPr>
      <w:t>6</w: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41AE4">
      <w:rPr>
        <w:rFonts w:ascii="Times New Roman" w:hAnsi="Times New Roman" w:cs="Times New Roman"/>
        <w:noProof/>
        <w:sz w:val="16"/>
        <w:szCs w:val="16"/>
        <w:lang w:val="en-GB" w:eastAsia="it-IT"/>
      </w:rPr>
      <w:t>6</w: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447C13" w:rsidRDefault="00447C13" w:rsidP="00D927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Default="00447C13">
    <w:pPr>
      <w:pStyle w:val="Footer"/>
    </w:pPr>
  </w:p>
  <w:p w:rsidR="00447C13" w:rsidRDefault="00447C13">
    <w:pPr>
      <w:pStyle w:val="Footer"/>
    </w:pPr>
  </w:p>
  <w:p w:rsidR="00447C13" w:rsidRDefault="00447C13">
    <w:pPr>
      <w:pStyle w:val="Footer"/>
    </w:pPr>
  </w:p>
  <w:p w:rsidR="00447C13" w:rsidRPr="005B4897" w:rsidRDefault="00447C13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>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41AE4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="005B3925"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41AE4">
      <w:rPr>
        <w:rFonts w:ascii="Times New Roman" w:hAnsi="Times New Roman" w:cs="Times New Roman"/>
        <w:noProof/>
        <w:sz w:val="16"/>
        <w:szCs w:val="16"/>
        <w:lang w:val="en-GB" w:eastAsia="it-IT"/>
      </w:rPr>
      <w:t>6</w:t>
    </w:r>
    <w:r w:rsidR="005B3925"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447C13" w:rsidRDefault="00447C13">
    <w:pPr>
      <w:pStyle w:val="Footer"/>
    </w:pPr>
  </w:p>
  <w:p w:rsidR="00447C13" w:rsidRDefault="00447C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DFD" w:rsidRDefault="00F17DFD" w:rsidP="00863DB0">
      <w:r>
        <w:separator/>
      </w:r>
    </w:p>
  </w:footnote>
  <w:footnote w:type="continuationSeparator" w:id="0">
    <w:p w:rsidR="00F17DFD" w:rsidRDefault="00F17DFD" w:rsidP="0086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C13" w:rsidRDefault="00447C13" w:rsidP="00D927CA">
    <w:pPr>
      <w:pStyle w:val="Header"/>
      <w:jc w:val="center"/>
    </w:pPr>
  </w:p>
  <w:p w:rsidR="00447C13" w:rsidRDefault="00447C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730"/>
    <w:rsid w:val="00001BBD"/>
    <w:rsid w:val="00026CB6"/>
    <w:rsid w:val="00030289"/>
    <w:rsid w:val="00052273"/>
    <w:rsid w:val="00065EB9"/>
    <w:rsid w:val="00070EBC"/>
    <w:rsid w:val="000754B5"/>
    <w:rsid w:val="00086953"/>
    <w:rsid w:val="00092783"/>
    <w:rsid w:val="000B10D6"/>
    <w:rsid w:val="000C54F5"/>
    <w:rsid w:val="000D7D40"/>
    <w:rsid w:val="000F4990"/>
    <w:rsid w:val="00100933"/>
    <w:rsid w:val="00110FA7"/>
    <w:rsid w:val="0014153B"/>
    <w:rsid w:val="001662CF"/>
    <w:rsid w:val="0016760E"/>
    <w:rsid w:val="00167FEF"/>
    <w:rsid w:val="00170A92"/>
    <w:rsid w:val="001C0B62"/>
    <w:rsid w:val="001D4B2A"/>
    <w:rsid w:val="00222760"/>
    <w:rsid w:val="00224B37"/>
    <w:rsid w:val="002300F4"/>
    <w:rsid w:val="00250481"/>
    <w:rsid w:val="0028515E"/>
    <w:rsid w:val="002D3B1B"/>
    <w:rsid w:val="002D793E"/>
    <w:rsid w:val="003057BE"/>
    <w:rsid w:val="0031004F"/>
    <w:rsid w:val="00315FC9"/>
    <w:rsid w:val="003164D5"/>
    <w:rsid w:val="00333B00"/>
    <w:rsid w:val="00333C04"/>
    <w:rsid w:val="0034686B"/>
    <w:rsid w:val="00357724"/>
    <w:rsid w:val="0036617A"/>
    <w:rsid w:val="003766A5"/>
    <w:rsid w:val="00382A63"/>
    <w:rsid w:val="00400B3D"/>
    <w:rsid w:val="00430110"/>
    <w:rsid w:val="00447C13"/>
    <w:rsid w:val="00463817"/>
    <w:rsid w:val="004877EE"/>
    <w:rsid w:val="004A3C91"/>
    <w:rsid w:val="004B4063"/>
    <w:rsid w:val="004B6259"/>
    <w:rsid w:val="004D58E9"/>
    <w:rsid w:val="004D6D01"/>
    <w:rsid w:val="004E5F7D"/>
    <w:rsid w:val="004E6C37"/>
    <w:rsid w:val="00504253"/>
    <w:rsid w:val="00506520"/>
    <w:rsid w:val="00510FA5"/>
    <w:rsid w:val="00515E9F"/>
    <w:rsid w:val="00545C95"/>
    <w:rsid w:val="00547699"/>
    <w:rsid w:val="00580E94"/>
    <w:rsid w:val="00586AB2"/>
    <w:rsid w:val="00591E6A"/>
    <w:rsid w:val="005B1730"/>
    <w:rsid w:val="005B3925"/>
    <w:rsid w:val="005B4897"/>
    <w:rsid w:val="005D165C"/>
    <w:rsid w:val="005D2E82"/>
    <w:rsid w:val="005D467B"/>
    <w:rsid w:val="00624499"/>
    <w:rsid w:val="00630106"/>
    <w:rsid w:val="00640AB9"/>
    <w:rsid w:val="00646083"/>
    <w:rsid w:val="00690F57"/>
    <w:rsid w:val="006A0761"/>
    <w:rsid w:val="006A08A4"/>
    <w:rsid w:val="006B278D"/>
    <w:rsid w:val="006B5F8B"/>
    <w:rsid w:val="006D42AF"/>
    <w:rsid w:val="0070317B"/>
    <w:rsid w:val="00711193"/>
    <w:rsid w:val="00740F57"/>
    <w:rsid w:val="00742FC2"/>
    <w:rsid w:val="00772C63"/>
    <w:rsid w:val="00787D1D"/>
    <w:rsid w:val="00792323"/>
    <w:rsid w:val="007A52FA"/>
    <w:rsid w:val="007B24B1"/>
    <w:rsid w:val="007B7E77"/>
    <w:rsid w:val="007C605A"/>
    <w:rsid w:val="007D7055"/>
    <w:rsid w:val="007F78B5"/>
    <w:rsid w:val="008113D5"/>
    <w:rsid w:val="00821CD4"/>
    <w:rsid w:val="008446EA"/>
    <w:rsid w:val="00863DB0"/>
    <w:rsid w:val="00887176"/>
    <w:rsid w:val="00896D75"/>
    <w:rsid w:val="008C1F9F"/>
    <w:rsid w:val="008D5E35"/>
    <w:rsid w:val="008F00E7"/>
    <w:rsid w:val="009042C7"/>
    <w:rsid w:val="00904913"/>
    <w:rsid w:val="00910777"/>
    <w:rsid w:val="00925DB2"/>
    <w:rsid w:val="009261D0"/>
    <w:rsid w:val="009267A8"/>
    <w:rsid w:val="0093690A"/>
    <w:rsid w:val="00973E62"/>
    <w:rsid w:val="00981E9F"/>
    <w:rsid w:val="009D2541"/>
    <w:rsid w:val="009D6961"/>
    <w:rsid w:val="009E33DF"/>
    <w:rsid w:val="009E4658"/>
    <w:rsid w:val="00A14CA8"/>
    <w:rsid w:val="00A152E1"/>
    <w:rsid w:val="00A20627"/>
    <w:rsid w:val="00A21C3F"/>
    <w:rsid w:val="00A3291C"/>
    <w:rsid w:val="00A60CFE"/>
    <w:rsid w:val="00A82E74"/>
    <w:rsid w:val="00AA4FE2"/>
    <w:rsid w:val="00AA7361"/>
    <w:rsid w:val="00AB267A"/>
    <w:rsid w:val="00AB2F3D"/>
    <w:rsid w:val="00AB488B"/>
    <w:rsid w:val="00AC111B"/>
    <w:rsid w:val="00B367DE"/>
    <w:rsid w:val="00B41AE4"/>
    <w:rsid w:val="00B4665E"/>
    <w:rsid w:val="00B6153E"/>
    <w:rsid w:val="00B765BF"/>
    <w:rsid w:val="00B8183F"/>
    <w:rsid w:val="00B95FAE"/>
    <w:rsid w:val="00BA438D"/>
    <w:rsid w:val="00BC31E2"/>
    <w:rsid w:val="00BD1BD9"/>
    <w:rsid w:val="00C213FF"/>
    <w:rsid w:val="00C36278"/>
    <w:rsid w:val="00C50A68"/>
    <w:rsid w:val="00C6497E"/>
    <w:rsid w:val="00C7720E"/>
    <w:rsid w:val="00CA7AD4"/>
    <w:rsid w:val="00CB317C"/>
    <w:rsid w:val="00CB503F"/>
    <w:rsid w:val="00CC06C1"/>
    <w:rsid w:val="00CC7211"/>
    <w:rsid w:val="00CE11A4"/>
    <w:rsid w:val="00D23E23"/>
    <w:rsid w:val="00D67D5F"/>
    <w:rsid w:val="00D927CA"/>
    <w:rsid w:val="00DB689E"/>
    <w:rsid w:val="00DF2599"/>
    <w:rsid w:val="00E00071"/>
    <w:rsid w:val="00E06C88"/>
    <w:rsid w:val="00E3387E"/>
    <w:rsid w:val="00E5021F"/>
    <w:rsid w:val="00EB2BEC"/>
    <w:rsid w:val="00EE51DA"/>
    <w:rsid w:val="00F17DFD"/>
    <w:rsid w:val="00F20F83"/>
    <w:rsid w:val="00F40539"/>
    <w:rsid w:val="00F473F6"/>
    <w:rsid w:val="00F54DAB"/>
    <w:rsid w:val="00F579DD"/>
    <w:rsid w:val="00F8456A"/>
    <w:rsid w:val="00FB25EC"/>
    <w:rsid w:val="00FE5BDD"/>
    <w:rsid w:val="00FE7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2C29E55D-8C0A-4FB0-92FE-0DE0609C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D5F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3D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63D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01BBD"/>
    <w:pPr>
      <w:ind w:left="720"/>
      <w:contextualSpacing/>
    </w:pPr>
  </w:style>
  <w:style w:type="table" w:styleId="TableGrid">
    <w:name w:val="Table Grid"/>
    <w:basedOn w:val="TableNormal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leChar">
    <w:name w:val="Title Char"/>
    <w:basedOn w:val="DefaultParagraphFont"/>
    <w:link w:val="Title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2015_2016.dotx</Template>
  <TotalTime>0</TotalTime>
  <Pages>6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7965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NN</cp:lastModifiedBy>
  <cp:revision>3</cp:revision>
  <cp:lastPrinted>2018-12-20T11:24:00Z</cp:lastPrinted>
  <dcterms:created xsi:type="dcterms:W3CDTF">2025-09-09T07:59:00Z</dcterms:created>
  <dcterms:modified xsi:type="dcterms:W3CDTF">2025-09-09T07:59:00Z</dcterms:modified>
</cp:coreProperties>
</file>